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28A982E" w14:textId="77777777" w:rsidR="003A0FFD" w:rsidRDefault="00637CD7" w:rsidP="003A0FFD">
      <w:pPr>
        <w:spacing w:before="17"/>
        <w:ind w:left="20"/>
        <w:jc w:val="center"/>
        <w:rPr>
          <w:rFonts w:ascii="Source Sans Pro" w:hAnsi="Source Sans Pro"/>
          <w:b/>
          <w:spacing w:val="-2"/>
          <w:sz w:val="21"/>
          <w:szCs w:val="21"/>
        </w:rPr>
      </w:pPr>
      <w:r w:rsidRPr="00836D1D">
        <w:rPr>
          <w:rFonts w:ascii="Source Sans Pro" w:eastAsia="Times New Roman" w:hAnsi="Source Sans Pro" w:cs="NewsGotT"/>
          <w:b/>
          <w:bCs/>
          <w:spacing w:val="-4"/>
          <w:kern w:val="0"/>
          <w:sz w:val="21"/>
          <w:szCs w:val="21"/>
          <w:lang w:bidi="ar-SA"/>
        </w:rPr>
        <w:t xml:space="preserve"> </w:t>
      </w:r>
      <w:r w:rsidR="0036157F" w:rsidRPr="00836D1D">
        <w:rPr>
          <w:rFonts w:ascii="Source Sans Pro" w:hAnsi="Source Sans Pro"/>
          <w:b/>
          <w:sz w:val="21"/>
          <w:szCs w:val="21"/>
        </w:rPr>
        <w:t>ANEXO</w:t>
      </w:r>
      <w:r w:rsidR="0036157F" w:rsidRPr="00836D1D">
        <w:rPr>
          <w:rFonts w:ascii="Source Sans Pro" w:hAnsi="Source Sans Pro"/>
          <w:spacing w:val="16"/>
          <w:sz w:val="21"/>
          <w:szCs w:val="21"/>
        </w:rPr>
        <w:t xml:space="preserve"> </w:t>
      </w:r>
      <w:r w:rsidR="0036157F" w:rsidRPr="00836D1D">
        <w:rPr>
          <w:rFonts w:ascii="Source Sans Pro" w:hAnsi="Source Sans Pro"/>
          <w:b/>
          <w:sz w:val="21"/>
          <w:szCs w:val="21"/>
        </w:rPr>
        <w:t>II</w:t>
      </w:r>
      <w:r w:rsidR="0036157F" w:rsidRPr="00836D1D">
        <w:rPr>
          <w:rFonts w:ascii="Source Sans Pro" w:hAnsi="Source Sans Pro"/>
          <w:spacing w:val="18"/>
          <w:sz w:val="21"/>
          <w:szCs w:val="21"/>
        </w:rPr>
        <w:t xml:space="preserve"> </w:t>
      </w:r>
      <w:r w:rsidR="0036157F" w:rsidRPr="00836D1D">
        <w:rPr>
          <w:rFonts w:ascii="Source Sans Pro" w:hAnsi="Source Sans Pro"/>
          <w:b/>
          <w:sz w:val="21"/>
          <w:szCs w:val="21"/>
        </w:rPr>
        <w:t>DECLARACIÓN</w:t>
      </w:r>
      <w:r w:rsidR="0036157F" w:rsidRPr="00836D1D">
        <w:rPr>
          <w:rFonts w:ascii="Source Sans Pro" w:hAnsi="Source Sans Pro"/>
          <w:spacing w:val="18"/>
          <w:sz w:val="21"/>
          <w:szCs w:val="21"/>
        </w:rPr>
        <w:t xml:space="preserve"> </w:t>
      </w:r>
      <w:r w:rsidR="0036157F" w:rsidRPr="00836D1D">
        <w:rPr>
          <w:rFonts w:ascii="Source Sans Pro" w:hAnsi="Source Sans Pro"/>
          <w:b/>
          <w:sz w:val="21"/>
          <w:szCs w:val="21"/>
        </w:rPr>
        <w:t>RESPONSABLE</w:t>
      </w:r>
      <w:r w:rsidR="0036157F" w:rsidRPr="00836D1D">
        <w:rPr>
          <w:rFonts w:ascii="Source Sans Pro" w:hAnsi="Source Sans Pro"/>
          <w:spacing w:val="8"/>
          <w:sz w:val="21"/>
          <w:szCs w:val="21"/>
        </w:rPr>
        <w:t xml:space="preserve"> </w:t>
      </w:r>
      <w:r w:rsidR="0036157F" w:rsidRPr="00836D1D">
        <w:rPr>
          <w:rFonts w:ascii="Source Sans Pro" w:hAnsi="Source Sans Pro"/>
          <w:b/>
          <w:sz w:val="21"/>
          <w:szCs w:val="21"/>
        </w:rPr>
        <w:t>SOBRE</w:t>
      </w:r>
      <w:r w:rsidR="0036157F" w:rsidRPr="00836D1D">
        <w:rPr>
          <w:rFonts w:ascii="Source Sans Pro" w:hAnsi="Source Sans Pro"/>
          <w:spacing w:val="18"/>
          <w:sz w:val="21"/>
          <w:szCs w:val="21"/>
        </w:rPr>
        <w:t xml:space="preserve"> </w:t>
      </w:r>
      <w:r w:rsidR="00E37E41" w:rsidRPr="00836D1D">
        <w:rPr>
          <w:rFonts w:ascii="Source Sans Pro" w:hAnsi="Source Sans Pro"/>
          <w:b/>
          <w:spacing w:val="-2"/>
          <w:sz w:val="21"/>
          <w:szCs w:val="21"/>
        </w:rPr>
        <w:t>CAPACIDA</w:t>
      </w:r>
      <w:r w:rsidR="003A0FFD">
        <w:rPr>
          <w:rFonts w:ascii="Source Sans Pro" w:hAnsi="Source Sans Pro"/>
          <w:b/>
          <w:spacing w:val="-2"/>
          <w:sz w:val="21"/>
          <w:szCs w:val="21"/>
        </w:rPr>
        <w:t xml:space="preserve">D </w:t>
      </w:r>
    </w:p>
    <w:p w14:paraId="38C64604" w14:textId="6B90FA34" w:rsidR="0036157F" w:rsidRPr="00836D1D" w:rsidRDefault="0036157F" w:rsidP="006619B0">
      <w:pPr>
        <w:spacing w:after="120"/>
        <w:ind w:left="23"/>
        <w:jc w:val="center"/>
        <w:rPr>
          <w:rFonts w:ascii="Source Sans Pro" w:hAnsi="Source Sans Pro"/>
          <w:b/>
          <w:sz w:val="21"/>
          <w:szCs w:val="21"/>
        </w:rPr>
      </w:pPr>
      <w:r w:rsidRPr="00836D1D">
        <w:rPr>
          <w:rFonts w:ascii="Source Sans Pro" w:eastAsia="Tahoma" w:hAnsi="Source Sans Pro" w:cs="Tahoma"/>
          <w:b/>
          <w:bCs/>
          <w:spacing w:val="4"/>
          <w:kern w:val="0"/>
          <w:sz w:val="21"/>
          <w:szCs w:val="21"/>
          <w:lang w:eastAsia="en-US" w:bidi="ar-SA"/>
        </w:rPr>
        <w:t>PERSONA</w:t>
      </w:r>
      <w:r w:rsidRPr="00836D1D">
        <w:rPr>
          <w:rFonts w:ascii="Source Sans Pro" w:eastAsia="Tahoma" w:hAnsi="Source Sans Pro" w:cs="Tahoma"/>
          <w:bCs/>
          <w:spacing w:val="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Tahoma" w:hAnsi="Source Sans Pro" w:cs="Tahoma"/>
          <w:b/>
          <w:bCs/>
          <w:spacing w:val="-2"/>
          <w:kern w:val="0"/>
          <w:sz w:val="21"/>
          <w:szCs w:val="21"/>
          <w:lang w:eastAsia="en-US" w:bidi="ar-SA"/>
        </w:rPr>
        <w:t>JURÍDICA</w:t>
      </w:r>
    </w:p>
    <w:p w14:paraId="1E3102DE" w14:textId="77777777" w:rsidR="00E37E41" w:rsidRPr="00836D1D" w:rsidRDefault="0036157F" w:rsidP="00E37E41">
      <w:pPr>
        <w:widowControl w:val="0"/>
        <w:tabs>
          <w:tab w:val="left" w:leader="dot" w:pos="10625"/>
        </w:tabs>
        <w:suppressAutoHyphens w:val="0"/>
        <w:autoSpaceDE w:val="0"/>
        <w:autoSpaceDN w:val="0"/>
        <w:spacing w:line="242" w:lineRule="auto"/>
        <w:ind w:left="322" w:right="342"/>
        <w:jc w:val="both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Dº./</w:t>
      </w:r>
      <w:r w:rsidR="00310BC8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Dª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.……………………………………………………………..……con Documento Nacional de Identidad núm.……………………..actuando</w:t>
      </w:r>
      <w:r w:rsidRPr="00836D1D">
        <w:rPr>
          <w:rFonts w:ascii="Source Sans Pro" w:eastAsia="Segoe UI Symbol" w:hAnsi="Source Sans Pro" w:cs="Segoe UI Symbol"/>
          <w:spacing w:val="6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6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nombre</w:t>
      </w:r>
      <w:r w:rsidRPr="00836D1D">
        <w:rPr>
          <w:rFonts w:ascii="Source Sans Pro" w:eastAsia="Segoe UI Symbol" w:hAnsi="Source Sans Pro" w:cs="Segoe UI Symbol"/>
          <w:spacing w:val="51"/>
          <w:kern w:val="0"/>
          <w:sz w:val="21"/>
          <w:szCs w:val="21"/>
          <w:lang w:eastAsia="en-US" w:bidi="ar-SA"/>
        </w:rPr>
        <w:t xml:space="preserve"> 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51"/>
          <w:kern w:val="0"/>
          <w:sz w:val="21"/>
          <w:szCs w:val="21"/>
          <w:lang w:eastAsia="en-US" w:bidi="ar-SA"/>
        </w:rPr>
        <w:t xml:space="preserve"> 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53"/>
          <w:kern w:val="0"/>
          <w:sz w:val="21"/>
          <w:szCs w:val="21"/>
          <w:lang w:eastAsia="en-US" w:bidi="ar-SA"/>
        </w:rPr>
        <w:t xml:space="preserve"> 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empresa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ab/>
      </w:r>
      <w:r w:rsidRPr="00836D1D">
        <w:rPr>
          <w:rFonts w:ascii="Source Sans Pro" w:eastAsia="Segoe UI Symbol" w:hAnsi="Source Sans Pro" w:cs="Segoe UI Symbol"/>
          <w:spacing w:val="-12"/>
          <w:kern w:val="0"/>
          <w:sz w:val="21"/>
          <w:szCs w:val="21"/>
          <w:lang w:eastAsia="en-US" w:bidi="ar-SA"/>
        </w:rPr>
        <w:t>de</w:t>
      </w:r>
      <w:r w:rsidR="00E37E41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6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que</w:t>
      </w:r>
      <w:r w:rsidRPr="00836D1D">
        <w:rPr>
          <w:rFonts w:ascii="Source Sans Pro" w:eastAsia="Segoe UI Symbol" w:hAnsi="Source Sans Pro" w:cs="Segoe UI Symbol"/>
          <w:spacing w:val="-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actúa</w:t>
      </w:r>
      <w:r w:rsidRPr="00836D1D">
        <w:rPr>
          <w:rFonts w:ascii="Source Sans Pro" w:eastAsia="Segoe UI Symbol" w:hAnsi="Source Sans Pro" w:cs="Segoe UI Symbol"/>
          <w:spacing w:val="-2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-2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calidad</w:t>
      </w:r>
      <w:r w:rsidRPr="00836D1D">
        <w:rPr>
          <w:rFonts w:ascii="Source Sans Pro" w:eastAsia="Segoe UI Symbol" w:hAnsi="Source Sans Pro" w:cs="Segoe UI Symbol"/>
          <w:spacing w:val="-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5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ab/>
        <w:t>(administradora</w:t>
      </w:r>
      <w:r w:rsidRPr="00836D1D">
        <w:rPr>
          <w:rFonts w:ascii="Source Sans Pro" w:eastAsia="Segoe UI Symbol" w:hAnsi="Source Sans Pro" w:cs="Segoe UI Symbol"/>
          <w:spacing w:val="1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o</w:t>
      </w:r>
      <w:r w:rsidRPr="00836D1D">
        <w:rPr>
          <w:rFonts w:ascii="Source Sans Pro" w:eastAsia="Segoe UI Symbol" w:hAnsi="Source Sans Pro" w:cs="Segoe UI Symbol"/>
          <w:spacing w:val="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administrador</w:t>
      </w:r>
      <w:r w:rsidRPr="00836D1D">
        <w:rPr>
          <w:rFonts w:ascii="Source Sans Pro" w:eastAsia="Segoe UI Symbol" w:hAnsi="Source Sans Pro" w:cs="Segoe UI Symbol"/>
          <w:spacing w:val="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único,</w:t>
      </w:r>
      <w:r w:rsidRPr="00836D1D">
        <w:rPr>
          <w:rFonts w:ascii="Source Sans Pro" w:eastAsia="Segoe UI Symbol" w:hAnsi="Source Sans Pro" w:cs="Segoe UI Symbol"/>
          <w:spacing w:val="15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solidario</w:t>
      </w:r>
      <w:r w:rsidRPr="00836D1D">
        <w:rPr>
          <w:rFonts w:ascii="Source Sans Pro" w:eastAsia="Segoe UI Symbol" w:hAnsi="Source Sans Pro" w:cs="Segoe UI Symbol"/>
          <w:spacing w:val="1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o</w:t>
      </w:r>
      <w:r w:rsidRPr="00836D1D">
        <w:rPr>
          <w:rFonts w:ascii="Source Sans Pro" w:eastAsia="Segoe UI Symbol" w:hAnsi="Source Sans Pro" w:cs="Segoe UI Symbol"/>
          <w:spacing w:val="15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mancomunado</w:t>
      </w:r>
      <w:r w:rsidRPr="00836D1D">
        <w:rPr>
          <w:rFonts w:ascii="Source Sans Pro" w:eastAsia="Segoe UI Symbol" w:hAnsi="Source Sans Pro" w:cs="Segoe UI Symbol"/>
          <w:spacing w:val="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>o</w:t>
      </w:r>
      <w:r w:rsidR="00E37E41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apoderada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o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apoderado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solidario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o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mancomunado)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según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Escritura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constitución/poder/elevación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a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público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de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acuerdos sociales, Núm. de protocolo ……….………..…otorgado por …………………………………….., con fecha……………………………en</w:t>
      </w:r>
      <w:r w:rsidRPr="00836D1D">
        <w:rPr>
          <w:rFonts w:ascii="Source Sans Pro" w:eastAsia="Segoe UI Symbol" w:hAnsi="Source Sans Pro" w:cs="Segoe UI Symbol"/>
          <w:spacing w:val="31"/>
          <w:kern w:val="0"/>
          <w:sz w:val="21"/>
          <w:szCs w:val="21"/>
          <w:lang w:eastAsia="en-US" w:bidi="ar-SA"/>
        </w:rPr>
        <w:t xml:space="preserve"> 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36"/>
          <w:kern w:val="0"/>
          <w:sz w:val="21"/>
          <w:szCs w:val="21"/>
          <w:lang w:eastAsia="en-US" w:bidi="ar-SA"/>
        </w:rPr>
        <w:t xml:space="preserve"> 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ciudad</w:t>
      </w:r>
      <w:r w:rsidRPr="00836D1D">
        <w:rPr>
          <w:rFonts w:ascii="Source Sans Pro" w:eastAsia="Segoe UI Symbol" w:hAnsi="Source Sans Pro" w:cs="Segoe UI Symbol"/>
          <w:spacing w:val="6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de………………………</w:t>
      </w:r>
    </w:p>
    <w:p w14:paraId="5947C41B" w14:textId="77777777" w:rsidR="0036157F" w:rsidRPr="00836D1D" w:rsidRDefault="0036157F" w:rsidP="00E37E41">
      <w:pPr>
        <w:widowControl w:val="0"/>
        <w:suppressAutoHyphens w:val="0"/>
        <w:autoSpaceDE w:val="0"/>
        <w:autoSpaceDN w:val="0"/>
        <w:spacing w:before="5" w:line="244" w:lineRule="auto"/>
        <w:ind w:left="322" w:right="338"/>
        <w:jc w:val="both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Declara</w:t>
      </w:r>
      <w:r w:rsidRPr="00836D1D">
        <w:rPr>
          <w:rFonts w:ascii="Source Sans Pro" w:eastAsia="Segoe UI Symbol" w:hAnsi="Source Sans Pro" w:cs="Segoe UI Symbol"/>
          <w:spacing w:val="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bajo</w:t>
      </w:r>
      <w:r w:rsidRPr="00836D1D">
        <w:rPr>
          <w:rFonts w:ascii="Source Sans Pro" w:eastAsia="Segoe UI Symbol" w:hAnsi="Source Sans Pro" w:cs="Segoe UI Symbol"/>
          <w:spacing w:val="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su</w:t>
      </w:r>
      <w:r w:rsidRPr="00836D1D">
        <w:rPr>
          <w:rFonts w:ascii="Source Sans Pro" w:eastAsia="Segoe UI Symbol" w:hAnsi="Source Sans Pro" w:cs="Segoe UI Symbol"/>
          <w:spacing w:val="1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personal</w:t>
      </w:r>
      <w:r w:rsidRPr="00836D1D">
        <w:rPr>
          <w:rFonts w:ascii="Source Sans Pro" w:eastAsia="Segoe UI Symbol" w:hAnsi="Source Sans Pro" w:cs="Segoe UI Symbol"/>
          <w:spacing w:val="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responsabilidad</w:t>
      </w:r>
      <w:r w:rsidRPr="00836D1D">
        <w:rPr>
          <w:rFonts w:ascii="Source Sans Pro" w:eastAsia="Segoe UI Symbol" w:hAnsi="Source Sans Pro" w:cs="Segoe UI Symbol"/>
          <w:spacing w:val="1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y</w:t>
      </w:r>
      <w:r w:rsidRPr="00836D1D">
        <w:rPr>
          <w:rFonts w:ascii="Source Sans Pro" w:eastAsia="Segoe UI Symbol" w:hAnsi="Source Sans Pro" w:cs="Segoe UI Symbol"/>
          <w:spacing w:val="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ante</w:t>
      </w:r>
      <w:r w:rsidRPr="00836D1D">
        <w:rPr>
          <w:rFonts w:ascii="Source Sans Pro" w:eastAsia="Segoe UI Symbol" w:hAnsi="Source Sans Pro" w:cs="Segoe UI Symbol"/>
          <w:spacing w:val="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el</w:t>
      </w:r>
      <w:r w:rsidRPr="00836D1D">
        <w:rPr>
          <w:rFonts w:ascii="Source Sans Pro" w:eastAsia="Segoe UI Symbol" w:hAnsi="Source Sans Pro" w:cs="Segoe UI Symbol"/>
          <w:spacing w:val="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órgano</w:t>
      </w:r>
      <w:r w:rsidRPr="00836D1D">
        <w:rPr>
          <w:rFonts w:ascii="Source Sans Pro" w:eastAsia="Segoe UI Symbol" w:hAnsi="Source Sans Pro" w:cs="Segoe UI Symbol"/>
          <w:spacing w:val="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1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contratación:</w:t>
      </w:r>
    </w:p>
    <w:p w14:paraId="313B2843" w14:textId="77777777" w:rsidR="0036157F" w:rsidRPr="00836D1D" w:rsidRDefault="0036157F" w:rsidP="0036157F">
      <w:pPr>
        <w:widowControl w:val="0"/>
        <w:numPr>
          <w:ilvl w:val="0"/>
          <w:numId w:val="2"/>
        </w:numPr>
        <w:tabs>
          <w:tab w:val="left" w:pos="1083"/>
          <w:tab w:val="left" w:pos="1085"/>
        </w:tabs>
        <w:suppressAutoHyphens w:val="0"/>
        <w:autoSpaceDE w:val="0"/>
        <w:autoSpaceDN w:val="0"/>
        <w:spacing w:before="269" w:line="244" w:lineRule="auto"/>
        <w:ind w:right="363" w:hanging="360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ab/>
        <w:t>Que la empresa licitadora cumple las condiciones establecidas legalmente para contratar con la Administración</w:t>
      </w:r>
      <w:r w:rsidRPr="00836D1D">
        <w:rPr>
          <w:rFonts w:ascii="Source Sans Pro" w:eastAsia="Segoe UI Symbol" w:hAnsi="Source Sans Pro" w:cs="Segoe UI Symbol"/>
          <w:spacing w:val="4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y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cuenta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con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las</w:t>
      </w:r>
      <w:r w:rsidRPr="00836D1D">
        <w:rPr>
          <w:rFonts w:ascii="Source Sans Pro" w:eastAsia="Segoe UI Symbol" w:hAnsi="Source Sans Pro" w:cs="Segoe UI Symbol"/>
          <w:spacing w:val="-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autorizaciones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necesarias</w:t>
      </w:r>
      <w:r w:rsidRPr="00836D1D">
        <w:rPr>
          <w:rFonts w:ascii="Source Sans Pro" w:eastAsia="Segoe UI Symbol" w:hAnsi="Source Sans Pro" w:cs="Segoe UI Symbol"/>
          <w:spacing w:val="-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para</w:t>
      </w:r>
      <w:r w:rsidRPr="00836D1D">
        <w:rPr>
          <w:rFonts w:ascii="Source Sans Pro" w:eastAsia="Segoe UI Symbol" w:hAnsi="Source Sans Pro" w:cs="Segoe UI Symbol"/>
          <w:spacing w:val="-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ejercer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actividad.</w:t>
      </w:r>
    </w:p>
    <w:p w14:paraId="45844DC2" w14:textId="77777777" w:rsidR="0036157F" w:rsidRPr="00836D1D" w:rsidRDefault="0036157F" w:rsidP="0036157F">
      <w:pPr>
        <w:widowControl w:val="0"/>
        <w:numPr>
          <w:ilvl w:val="0"/>
          <w:numId w:val="2"/>
        </w:numPr>
        <w:tabs>
          <w:tab w:val="left" w:pos="1085"/>
        </w:tabs>
        <w:suppressAutoHyphens w:val="0"/>
        <w:autoSpaceDE w:val="0"/>
        <w:autoSpaceDN w:val="0"/>
        <w:spacing w:before="8"/>
        <w:ind w:left="1085" w:hanging="362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Que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1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empresa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licitadora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tiene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plena</w:t>
      </w:r>
      <w:r w:rsidRPr="00836D1D">
        <w:rPr>
          <w:rFonts w:ascii="Source Sans Pro" w:eastAsia="Segoe UI Symbol" w:hAnsi="Source Sans Pro" w:cs="Segoe UI Symbol"/>
          <w:spacing w:val="-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capacidad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obrar.</w:t>
      </w:r>
    </w:p>
    <w:p w14:paraId="7FA7E6E3" w14:textId="77777777" w:rsidR="0036157F" w:rsidRPr="00836D1D" w:rsidRDefault="0036157F" w:rsidP="0036157F">
      <w:pPr>
        <w:widowControl w:val="0"/>
        <w:numPr>
          <w:ilvl w:val="0"/>
          <w:numId w:val="2"/>
        </w:numPr>
        <w:tabs>
          <w:tab w:val="left" w:pos="1083"/>
          <w:tab w:val="left" w:pos="1085"/>
        </w:tabs>
        <w:suppressAutoHyphens w:val="0"/>
        <w:autoSpaceDE w:val="0"/>
        <w:autoSpaceDN w:val="0"/>
        <w:spacing w:before="9" w:line="244" w:lineRule="auto"/>
        <w:ind w:right="542" w:hanging="360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ab/>
        <w:t>Que</w:t>
      </w:r>
      <w:r w:rsidRPr="00836D1D">
        <w:rPr>
          <w:rFonts w:ascii="Source Sans Pro" w:eastAsia="Segoe UI Symbol" w:hAnsi="Source Sans Pro" w:cs="Segoe UI Symbol"/>
          <w:spacing w:val="-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empresa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licitadora no</w:t>
      </w:r>
      <w:r w:rsidRPr="00836D1D">
        <w:rPr>
          <w:rFonts w:ascii="Source Sans Pro" w:eastAsia="Segoe UI Symbol" w:hAnsi="Source Sans Pro" w:cs="Segoe UI Symbol"/>
          <w:spacing w:val="-5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se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encuentra</w:t>
      </w:r>
      <w:r w:rsidRPr="00836D1D">
        <w:rPr>
          <w:rFonts w:ascii="Source Sans Pro" w:eastAsia="Segoe UI Symbol" w:hAnsi="Source Sans Pro" w:cs="Segoe UI Symbol"/>
          <w:spacing w:val="-1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incursa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las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prohibiciones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para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contratar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previstas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el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artículo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71 de</w:t>
      </w:r>
      <w:r w:rsidRPr="00836D1D">
        <w:rPr>
          <w:rFonts w:ascii="Source Sans Pro" w:eastAsia="Segoe UI Symbol" w:hAnsi="Source Sans Pro" w:cs="Segoe UI Symbol"/>
          <w:spacing w:val="-33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3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LCSP.</w:t>
      </w:r>
    </w:p>
    <w:p w14:paraId="67518361" w14:textId="77777777" w:rsidR="0036157F" w:rsidRPr="00836D1D" w:rsidRDefault="0036157F" w:rsidP="0036157F">
      <w:pPr>
        <w:widowControl w:val="0"/>
        <w:numPr>
          <w:ilvl w:val="0"/>
          <w:numId w:val="2"/>
        </w:numPr>
        <w:tabs>
          <w:tab w:val="left" w:pos="1085"/>
        </w:tabs>
        <w:suppressAutoHyphens w:val="0"/>
        <w:autoSpaceDE w:val="0"/>
        <w:autoSpaceDN w:val="0"/>
        <w:spacing w:before="3"/>
        <w:ind w:left="1085" w:hanging="362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Que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empresa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que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represento:</w:t>
      </w:r>
      <w:r w:rsidRPr="00836D1D">
        <w:rPr>
          <w:rFonts w:ascii="Source Sans Pro" w:eastAsia="Segoe UI Symbol" w:hAnsi="Source Sans Pro" w:cs="Segoe UI Symbol"/>
          <w:spacing w:val="-1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i/>
          <w:kern w:val="0"/>
          <w:sz w:val="21"/>
          <w:szCs w:val="21"/>
          <w:lang w:eastAsia="en-US" w:bidi="ar-SA"/>
        </w:rPr>
        <w:t>(indicar</w:t>
      </w:r>
      <w:r w:rsidRPr="00836D1D">
        <w:rPr>
          <w:rFonts w:ascii="Source Sans Pro" w:eastAsia="Segoe UI Symbol" w:hAnsi="Source Sans Pro" w:cs="Segoe UI Symbol"/>
          <w:spacing w:val="-15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i/>
          <w:kern w:val="0"/>
          <w:sz w:val="21"/>
          <w:szCs w:val="21"/>
          <w:lang w:eastAsia="en-US" w:bidi="ar-SA"/>
        </w:rPr>
        <w:t>a</w:t>
      </w:r>
      <w:r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i/>
          <w:spacing w:val="-5"/>
          <w:kern w:val="0"/>
          <w:sz w:val="21"/>
          <w:szCs w:val="21"/>
          <w:lang w:eastAsia="en-US" w:bidi="ar-SA"/>
        </w:rPr>
        <w:t>ó</w:t>
      </w:r>
      <w:r w:rsidR="00310BC8" w:rsidRPr="00836D1D">
        <w:rPr>
          <w:rFonts w:ascii="Source Sans Pro" w:eastAsia="Segoe UI Symbol" w:hAnsi="Source Sans Pro" w:cs="Segoe UI Symbol"/>
          <w:i/>
          <w:spacing w:val="-5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i/>
          <w:spacing w:val="-5"/>
          <w:kern w:val="0"/>
          <w:sz w:val="21"/>
          <w:szCs w:val="21"/>
          <w:lang w:eastAsia="en-US" w:bidi="ar-SA"/>
        </w:rPr>
        <w:t>b)</w:t>
      </w:r>
    </w:p>
    <w:p w14:paraId="12A47250" w14:textId="77777777" w:rsidR="0036157F" w:rsidRPr="00836D1D" w:rsidRDefault="0036157F" w:rsidP="0036157F">
      <w:pPr>
        <w:widowControl w:val="0"/>
        <w:numPr>
          <w:ilvl w:val="1"/>
          <w:numId w:val="2"/>
        </w:numPr>
        <w:tabs>
          <w:tab w:val="left" w:pos="1628"/>
        </w:tabs>
        <w:suppressAutoHyphens w:val="0"/>
        <w:autoSpaceDE w:val="0"/>
        <w:autoSpaceDN w:val="0"/>
        <w:ind w:left="1628" w:hanging="214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noProof/>
          <w:kern w:val="0"/>
          <w:sz w:val="21"/>
          <w:szCs w:val="21"/>
          <w:lang w:eastAsia="es-ES" w:bidi="ar-SA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F82B377" wp14:editId="442BAD74">
                <wp:simplePos x="0" y="0"/>
                <wp:positionH relativeFrom="page">
                  <wp:posOffset>934211</wp:posOffset>
                </wp:positionH>
                <wp:positionV relativeFrom="paragraph">
                  <wp:posOffset>30351</wp:posOffset>
                </wp:positionV>
                <wp:extent cx="139065" cy="139065"/>
                <wp:effectExtent l="0" t="0" r="0" b="0"/>
                <wp:wrapNone/>
                <wp:docPr id="408" name="Graphic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" cy="139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065" h="139065">
                              <a:moveTo>
                                <a:pt x="0" y="138683"/>
                              </a:moveTo>
                              <a:lnTo>
                                <a:pt x="138683" y="138683"/>
                              </a:lnTo>
                              <a:lnTo>
                                <a:pt x="138683" y="0"/>
                              </a:lnTo>
                              <a:lnTo>
                                <a:pt x="0" y="0"/>
                              </a:lnTo>
                              <a:lnTo>
                                <a:pt x="0" y="138683"/>
                              </a:lnTo>
                              <a:close/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BF768" id="Graphic 408" o:spid="_x0000_s1026" style="position:absolute;margin-left:73.55pt;margin-top:2.4pt;width:10.95pt;height:10.9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065,139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" path="m,138683r138683,l138683,,,,,138683xe" filled="f" strokeweight=".25397mm">
                <v:path arrowok="t"/>
                <w10:wrap anchorx="page"/>
              </v:shape>
            </w:pict>
          </mc:Fallback>
        </mc:AlternateConten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No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pertenece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ningún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grupo</w:t>
      </w:r>
      <w:r w:rsidRPr="00836D1D">
        <w:rPr>
          <w:rFonts w:ascii="Source Sans Pro" w:eastAsia="Segoe UI Symbol" w:hAnsi="Source Sans Pro" w:cs="Segoe UI Symbol"/>
          <w:spacing w:val="-3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empresas.</w:t>
      </w:r>
    </w:p>
    <w:p w14:paraId="49C23177" w14:textId="77777777" w:rsidR="0036157F" w:rsidRPr="00836D1D" w:rsidRDefault="0036157F" w:rsidP="0036157F">
      <w:pPr>
        <w:widowControl w:val="0"/>
        <w:numPr>
          <w:ilvl w:val="1"/>
          <w:numId w:val="2"/>
        </w:numPr>
        <w:tabs>
          <w:tab w:val="left" w:pos="1639"/>
        </w:tabs>
        <w:suppressAutoHyphens w:val="0"/>
        <w:autoSpaceDE w:val="0"/>
        <w:autoSpaceDN w:val="0"/>
        <w:spacing w:before="9" w:line="286" w:lineRule="exact"/>
        <w:ind w:left="1639" w:hanging="225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noProof/>
          <w:kern w:val="0"/>
          <w:sz w:val="21"/>
          <w:szCs w:val="21"/>
          <w:lang w:eastAsia="es-ES" w:bidi="ar-SA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5AAA1115" wp14:editId="495E3995">
                <wp:simplePos x="0" y="0"/>
                <wp:positionH relativeFrom="page">
                  <wp:posOffset>934211</wp:posOffset>
                </wp:positionH>
                <wp:positionV relativeFrom="paragraph">
                  <wp:posOffset>22847</wp:posOffset>
                </wp:positionV>
                <wp:extent cx="139065" cy="137160"/>
                <wp:effectExtent l="0" t="0" r="0" b="0"/>
                <wp:wrapNone/>
                <wp:docPr id="409" name="Graphic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" cy="13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065" h="137160">
                              <a:moveTo>
                                <a:pt x="0" y="137159"/>
                              </a:moveTo>
                              <a:lnTo>
                                <a:pt x="138683" y="137159"/>
                              </a:lnTo>
                              <a:lnTo>
                                <a:pt x="138683" y="0"/>
                              </a:lnTo>
                              <a:lnTo>
                                <a:pt x="0" y="0"/>
                              </a:lnTo>
                              <a:lnTo>
                                <a:pt x="0" y="137159"/>
                              </a:lnTo>
                              <a:close/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C0AED7" id="Graphic 409" o:spid="_x0000_s1026" style="position:absolute;margin-left:73.55pt;margin-top:1.8pt;width:10.95pt;height:10.8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065,137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" path="m,137159r138683,l138683,,,,,137159xe" filled="f" strokeweight=".25397mm">
                <v:path arrowok="t"/>
                <w10:wrap anchorx="page"/>
              </v:shape>
            </w:pict>
          </mc:Fallback>
        </mc:AlternateConten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Pertenece</w:t>
      </w:r>
      <w:r w:rsidRPr="00836D1D">
        <w:rPr>
          <w:rFonts w:ascii="Source Sans Pro" w:eastAsia="Segoe UI Symbol" w:hAnsi="Source Sans Pro" w:cs="Segoe UI Symbol"/>
          <w:spacing w:val="23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al</w:t>
      </w:r>
      <w:r w:rsidRPr="00836D1D">
        <w:rPr>
          <w:rFonts w:ascii="Source Sans Pro" w:eastAsia="Segoe UI Symbol" w:hAnsi="Source Sans Pro" w:cs="Segoe UI Symbol"/>
          <w:spacing w:val="1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grupo</w:t>
      </w:r>
      <w:r w:rsidRPr="00836D1D">
        <w:rPr>
          <w:rFonts w:ascii="Source Sans Pro" w:eastAsia="Segoe UI Symbol" w:hAnsi="Source Sans Pro" w:cs="Segoe UI Symbol"/>
          <w:spacing w:val="2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1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empresas</w:t>
      </w:r>
      <w:r w:rsidRPr="00836D1D">
        <w:rPr>
          <w:rFonts w:ascii="Source Sans Pro" w:eastAsia="Segoe UI Symbol" w:hAnsi="Source Sans Pro" w:cs="Segoe UI Symbol"/>
          <w:spacing w:val="1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denominado:</w:t>
      </w:r>
    </w:p>
    <w:p w14:paraId="39F08A3B" w14:textId="77777777" w:rsidR="0036157F" w:rsidRPr="00836D1D" w:rsidRDefault="00E37E41" w:rsidP="006619B0">
      <w:pPr>
        <w:widowControl w:val="0"/>
        <w:suppressAutoHyphens w:val="0"/>
        <w:autoSpaceDE w:val="0"/>
        <w:autoSpaceDN w:val="0"/>
        <w:spacing w:line="454" w:lineRule="auto"/>
        <w:ind w:left="1083" w:right="4939" w:firstLine="556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……………………………………………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</w:t>
      </w:r>
      <w:r w:rsidR="0036157F"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este</w:t>
      </w:r>
      <w:r w:rsidR="0036157F" w:rsidRPr="00836D1D">
        <w:rPr>
          <w:rFonts w:ascii="Source Sans Pro" w:eastAsia="Segoe UI Symbol" w:hAnsi="Source Sans Pro" w:cs="Segoe UI Symbol"/>
          <w:spacing w:val="-1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último caso deberá indicar:</w:t>
      </w:r>
    </w:p>
    <w:p w14:paraId="482EDE6A" w14:textId="77777777" w:rsidR="006619B0" w:rsidRDefault="006619B0" w:rsidP="006619B0">
      <w:pPr>
        <w:widowControl w:val="0"/>
        <w:suppressAutoHyphens w:val="0"/>
        <w:autoSpaceDE w:val="0"/>
        <w:autoSpaceDN w:val="0"/>
        <w:spacing w:line="245" w:lineRule="auto"/>
        <w:ind w:left="1542" w:hanging="414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275559">
        <w:pict w14:anchorId="1E256CF0">
          <v:shape id="_x0000_i1035" type="#_x0000_t75" style="width:11.55pt;height:11.55pt;visibility:visible;mso-wrap-style:square" o:bullet="t">
            <v:imagedata r:id="rId7" o:title=""/>
            <o:lock v:ext="edit" aspectratio="f"/>
          </v:shape>
        </w:pict>
      </w:r>
      <w:r w:rsidR="0036157F" w:rsidRPr="00836D1D">
        <w:rPr>
          <w:rFonts w:ascii="Source Sans Pro" w:eastAsia="Segoe UI Symbol" w:hAnsi="Source Sans Pro" w:cs="Segoe UI Symbol"/>
          <w:spacing w:val="21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No</w:t>
      </w:r>
      <w:r w:rsidR="0036157F"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concurren</w:t>
      </w:r>
      <w:r w:rsidR="0036157F" w:rsidRPr="00836D1D">
        <w:rPr>
          <w:rFonts w:ascii="Source Sans Pro" w:eastAsia="Segoe UI Symbol" w:hAnsi="Source Sans Pro" w:cs="Segoe UI Symbol"/>
          <w:spacing w:val="-22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a</w:t>
      </w:r>
      <w:r w:rsidR="0036157F"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la</w:t>
      </w:r>
      <w:r w:rsidR="0036157F"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licitación</w:t>
      </w:r>
      <w:r w:rsidR="0036157F" w:rsidRPr="00836D1D">
        <w:rPr>
          <w:rFonts w:ascii="Source Sans Pro" w:eastAsia="Segoe UI Symbol" w:hAnsi="Source Sans Pro" w:cs="Segoe UI Symbol"/>
          <w:spacing w:val="-22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otras</w:t>
      </w:r>
      <w:r w:rsidR="0036157F" w:rsidRPr="00836D1D">
        <w:rPr>
          <w:rFonts w:ascii="Source Sans Pro" w:eastAsia="Segoe UI Symbol" w:hAnsi="Source Sans Pro" w:cs="Segoe UI Symbol"/>
          <w:spacing w:val="-21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empresas</w:t>
      </w:r>
      <w:r w:rsidR="0036157F" w:rsidRPr="00836D1D">
        <w:rPr>
          <w:rFonts w:ascii="Source Sans Pro" w:eastAsia="Segoe UI Symbol" w:hAnsi="Source Sans Pro" w:cs="Segoe UI Symbol"/>
          <w:spacing w:val="-23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del</w:t>
      </w:r>
      <w:r w:rsidR="0036157F" w:rsidRPr="00836D1D">
        <w:rPr>
          <w:rFonts w:ascii="Source Sans Pro" w:eastAsia="Segoe UI Symbol" w:hAnsi="Source Sans Pro" w:cs="Segoe UI Symbol"/>
          <w:spacing w:val="-23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Grupo</w:t>
      </w:r>
      <w:r w:rsidR="0036157F"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que</w:t>
      </w:r>
      <w:r w:rsidR="0036157F" w:rsidRPr="00836D1D">
        <w:rPr>
          <w:rFonts w:ascii="Source Sans Pro" w:eastAsia="Segoe UI Symbol" w:hAnsi="Source Sans Pro" w:cs="Segoe UI Symbol"/>
          <w:spacing w:val="-21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se</w:t>
      </w:r>
      <w:r w:rsidR="0036157F" w:rsidRPr="00836D1D">
        <w:rPr>
          <w:rFonts w:ascii="Source Sans Pro" w:eastAsia="Segoe UI Symbol" w:hAnsi="Source Sans Pro" w:cs="Segoe UI Symbol"/>
          <w:spacing w:val="-17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encuentren</w:t>
      </w:r>
      <w:r w:rsidR="0036157F" w:rsidRPr="00836D1D">
        <w:rPr>
          <w:rFonts w:ascii="Source Sans Pro" w:eastAsia="Segoe UI Symbol" w:hAnsi="Source Sans Pro" w:cs="Segoe UI Symbol"/>
          <w:spacing w:val="-22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en</w:t>
      </w:r>
      <w:r w:rsidR="0036157F" w:rsidRPr="00836D1D">
        <w:rPr>
          <w:rFonts w:ascii="Source Sans Pro" w:eastAsia="Segoe UI Symbol" w:hAnsi="Source Sans Pro" w:cs="Segoe UI Symbol"/>
          <w:spacing w:val="-20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alguno</w:t>
      </w:r>
      <w:r w:rsidR="0036157F"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de</w:t>
      </w:r>
      <w:r w:rsidR="0036157F" w:rsidRPr="00836D1D">
        <w:rPr>
          <w:rFonts w:ascii="Source Sans Pro" w:eastAsia="Segoe UI Symbol" w:hAnsi="Source Sans Pro" w:cs="Segoe UI Symbol"/>
          <w:spacing w:val="-15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los</w:t>
      </w:r>
      <w:r w:rsidR="0036157F" w:rsidRPr="00836D1D">
        <w:rPr>
          <w:rFonts w:ascii="Source Sans Pro" w:eastAsia="Segoe UI Symbol" w:hAnsi="Source Sans Pro" w:cs="Segoe UI Symbol"/>
          <w:spacing w:val="-17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>supuestos</w:t>
      </w:r>
      <w:r w:rsidR="0036157F" w:rsidRPr="00836D1D">
        <w:rPr>
          <w:rFonts w:ascii="Source Sans Pro" w:eastAsia="Segoe UI Symbol" w:hAnsi="Source Sans Pro" w:cs="Segoe UI Symbol"/>
          <w:spacing w:val="-17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del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artículo</w:t>
      </w:r>
      <w:r w:rsidR="0036157F" w:rsidRPr="00836D1D">
        <w:rPr>
          <w:rFonts w:ascii="Source Sans Pro" w:eastAsia="Segoe UI Symbol" w:hAnsi="Source Sans Pro" w:cs="Segoe UI Symbol"/>
          <w:spacing w:val="-31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42.1</w:t>
      </w:r>
      <w:r w:rsidR="0036157F" w:rsidRPr="00836D1D">
        <w:rPr>
          <w:rFonts w:ascii="Source Sans Pro" w:eastAsia="Segoe UI Symbol" w:hAnsi="Source Sans Pro" w:cs="Segoe UI Symbol"/>
          <w:spacing w:val="-31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del</w:t>
      </w:r>
      <w:r w:rsidR="0036157F" w:rsidRPr="00836D1D">
        <w:rPr>
          <w:rFonts w:ascii="Source Sans Pro" w:eastAsia="Segoe UI Symbol" w:hAnsi="Source Sans Pro" w:cs="Segoe UI Symbol"/>
          <w:spacing w:val="-32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Códigode</w:t>
      </w:r>
      <w:r w:rsidR="0036157F" w:rsidRPr="00836D1D">
        <w:rPr>
          <w:rFonts w:ascii="Source Sans Pro" w:eastAsia="Segoe UI Symbol" w:hAnsi="Source Sans Pro" w:cs="Segoe UI Symbol"/>
          <w:spacing w:val="-36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Comercio.</w:t>
      </w:r>
    </w:p>
    <w:p w14:paraId="34A96E58" w14:textId="63C2EDEF" w:rsidR="0036157F" w:rsidRPr="00836D1D" w:rsidRDefault="0036157F" w:rsidP="006619B0">
      <w:pPr>
        <w:widowControl w:val="0"/>
        <w:suppressAutoHyphens w:val="0"/>
        <w:autoSpaceDE w:val="0"/>
        <w:autoSpaceDN w:val="0"/>
        <w:spacing w:before="100" w:beforeAutospacing="1" w:line="245" w:lineRule="auto"/>
        <w:ind w:left="1542" w:hanging="414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noProof/>
          <w:kern w:val="0"/>
          <w:position w:val="-2"/>
          <w:sz w:val="21"/>
          <w:szCs w:val="21"/>
          <w:lang w:eastAsia="es-ES" w:bidi="ar-SA"/>
        </w:rPr>
        <w:drawing>
          <wp:inline distT="0" distB="0" distL="0" distR="0" wp14:anchorId="5FD4AD6D" wp14:editId="7D0E1E3D">
            <wp:extent cx="147827" cy="147827"/>
            <wp:effectExtent l="0" t="0" r="0" b="0"/>
            <wp:docPr id="411" name="Image 4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Image 41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27" cy="147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6D1D">
        <w:rPr>
          <w:rFonts w:ascii="Source Sans Pro" w:eastAsia="Segoe UI Symbol" w:hAnsi="Source Sans Pro" w:cs="Segoe UI Symbol"/>
          <w:spacing w:val="6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Concurren</w:t>
      </w:r>
      <w:r w:rsidRPr="00836D1D">
        <w:rPr>
          <w:rFonts w:ascii="Source Sans Pro" w:eastAsia="Segoe UI Symbol" w:hAnsi="Source Sans Pro" w:cs="Segoe UI Symbol"/>
          <w:spacing w:val="-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a</w:t>
      </w:r>
      <w:r w:rsidRPr="00836D1D">
        <w:rPr>
          <w:rFonts w:ascii="Source Sans Pro" w:eastAsia="Segoe UI Symbol" w:hAnsi="Source Sans Pro" w:cs="Segoe UI Symbol"/>
          <w:spacing w:val="-2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1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licitación</w:t>
      </w:r>
      <w:r w:rsidRPr="00836D1D">
        <w:rPr>
          <w:rFonts w:ascii="Source Sans Pro" w:eastAsia="Segoe UI Symbol" w:hAnsi="Source Sans Pro" w:cs="Segoe UI Symbol"/>
          <w:spacing w:val="-23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otras</w:t>
      </w:r>
      <w:r w:rsidRPr="00836D1D">
        <w:rPr>
          <w:rFonts w:ascii="Source Sans Pro" w:eastAsia="Segoe UI Symbol" w:hAnsi="Source Sans Pro" w:cs="Segoe UI Symbol"/>
          <w:spacing w:val="-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empresas</w:t>
      </w:r>
      <w:r w:rsidRPr="00836D1D">
        <w:rPr>
          <w:rFonts w:ascii="Source Sans Pro" w:eastAsia="Segoe UI Symbol" w:hAnsi="Source Sans Pro" w:cs="Segoe UI Symbol"/>
          <w:spacing w:val="-1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del</w:t>
      </w:r>
      <w:r w:rsidRPr="00836D1D">
        <w:rPr>
          <w:rFonts w:ascii="Source Sans Pro" w:eastAsia="Segoe UI Symbol" w:hAnsi="Source Sans Pro" w:cs="Segoe UI Symbol"/>
          <w:spacing w:val="-2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Grupo</w:t>
      </w:r>
      <w:r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que</w:t>
      </w:r>
      <w:r w:rsidRPr="00836D1D">
        <w:rPr>
          <w:rFonts w:ascii="Source Sans Pro" w:eastAsia="Segoe UI Symbol" w:hAnsi="Source Sans Pro" w:cs="Segoe UI Symbol"/>
          <w:spacing w:val="-1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se</w:t>
      </w:r>
      <w:r w:rsidRPr="00836D1D">
        <w:rPr>
          <w:rFonts w:ascii="Source Sans Pro" w:eastAsia="Segoe UI Symbol" w:hAnsi="Source Sans Pro" w:cs="Segoe UI Symbol"/>
          <w:spacing w:val="-1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encuentren</w:t>
      </w:r>
      <w:r w:rsidRPr="00836D1D">
        <w:rPr>
          <w:rFonts w:ascii="Source Sans Pro" w:eastAsia="Segoe UI Symbol" w:hAnsi="Source Sans Pro" w:cs="Segoe UI Symbol"/>
          <w:spacing w:val="-23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-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alguno</w:t>
      </w:r>
      <w:r w:rsidRPr="00836D1D">
        <w:rPr>
          <w:rFonts w:ascii="Source Sans Pro" w:eastAsia="Segoe UI Symbol" w:hAnsi="Source Sans Pro" w:cs="Segoe UI Symbol"/>
          <w:spacing w:val="-1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1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los</w:t>
      </w:r>
      <w:r w:rsidRPr="00836D1D">
        <w:rPr>
          <w:rFonts w:ascii="Source Sans Pro" w:eastAsia="Segoe UI Symbol" w:hAnsi="Source Sans Pro" w:cs="Segoe UI Symbol"/>
          <w:spacing w:val="-2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supuestos</w:t>
      </w:r>
      <w:r w:rsidRPr="00836D1D">
        <w:rPr>
          <w:rFonts w:ascii="Source Sans Pro" w:eastAsia="Segoe UI Symbol" w:hAnsi="Source Sans Pro" w:cs="Segoe UI Symbol"/>
          <w:spacing w:val="-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del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artículo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42.1</w:t>
      </w:r>
      <w:r w:rsidRPr="00836D1D">
        <w:rPr>
          <w:rFonts w:ascii="Source Sans Pro" w:eastAsia="Segoe UI Symbol" w:hAnsi="Source Sans Pro" w:cs="Segoe UI Symbol"/>
          <w:spacing w:val="-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del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Código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Comercio.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(indicar</w:t>
      </w:r>
      <w:r w:rsidRPr="00836D1D">
        <w:rPr>
          <w:rFonts w:ascii="Source Sans Pro" w:eastAsia="Segoe UI Symbol" w:hAnsi="Source Sans Pro" w:cs="Segoe UI Symbol"/>
          <w:spacing w:val="-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nombre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las otras</w:t>
      </w:r>
      <w:r w:rsidRPr="00836D1D">
        <w:rPr>
          <w:rFonts w:ascii="Source Sans Pro" w:eastAsia="Segoe UI Symbol" w:hAnsi="Source Sans Pro" w:cs="Segoe UI Symbol"/>
          <w:spacing w:val="-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empresas)</w:t>
      </w:r>
    </w:p>
    <w:p w14:paraId="62FAEE46" w14:textId="77777777" w:rsidR="0036157F" w:rsidRPr="00836D1D" w:rsidRDefault="0036157F" w:rsidP="006619B0">
      <w:pPr>
        <w:pStyle w:val="Prrafodelista"/>
        <w:widowControl w:val="0"/>
        <w:numPr>
          <w:ilvl w:val="0"/>
          <w:numId w:val="1"/>
        </w:numPr>
        <w:tabs>
          <w:tab w:val="left" w:pos="1444"/>
        </w:tabs>
        <w:suppressAutoHyphens w:val="0"/>
        <w:autoSpaceDE w:val="0"/>
        <w:autoSpaceDN w:val="0"/>
        <w:spacing w:before="120"/>
        <w:ind w:left="1440" w:hanging="357"/>
        <w:rPr>
          <w:rFonts w:ascii="Source Sans Pro" w:eastAsia="Segoe UI Symbol" w:hAnsi="Source Sans Pro" w:cs="Segoe UI Symbol"/>
          <w:kern w:val="0"/>
          <w:sz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lang w:eastAsia="en-US" w:bidi="ar-SA"/>
        </w:rPr>
        <w:t>……………………………………………………………………………………….</w:t>
      </w:r>
    </w:p>
    <w:p w14:paraId="4F93D822" w14:textId="77777777" w:rsidR="0036157F" w:rsidRPr="00836D1D" w:rsidRDefault="0036157F" w:rsidP="00E37E41">
      <w:pPr>
        <w:pStyle w:val="Prrafodelista"/>
        <w:widowControl w:val="0"/>
        <w:numPr>
          <w:ilvl w:val="0"/>
          <w:numId w:val="1"/>
        </w:numPr>
        <w:tabs>
          <w:tab w:val="left" w:pos="1444"/>
        </w:tabs>
        <w:suppressAutoHyphens w:val="0"/>
        <w:autoSpaceDE w:val="0"/>
        <w:autoSpaceDN w:val="0"/>
        <w:spacing w:before="277"/>
        <w:rPr>
          <w:rFonts w:ascii="Source Sans Pro" w:eastAsia="Segoe UI Symbol" w:hAnsi="Source Sans Pro" w:cs="Segoe UI Symbol"/>
          <w:kern w:val="0"/>
          <w:sz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lang w:eastAsia="en-US" w:bidi="ar-SA"/>
        </w:rPr>
        <w:t>…………………………………………………………………………………………</w:t>
      </w:r>
      <w:r w:rsidR="00310BC8" w:rsidRPr="00836D1D">
        <w:rPr>
          <w:rFonts w:ascii="Source Sans Pro" w:eastAsia="Segoe UI Symbol" w:hAnsi="Source Sans Pro" w:cs="Segoe UI Symbol"/>
          <w:spacing w:val="-2"/>
          <w:kern w:val="0"/>
          <w:sz w:val="21"/>
          <w:lang w:eastAsia="en-US" w:bidi="ar-SA"/>
        </w:rPr>
        <w:t>……….</w:t>
      </w:r>
    </w:p>
    <w:p w14:paraId="75D76EFC" w14:textId="77777777" w:rsidR="0036157F" w:rsidRDefault="0036157F" w:rsidP="0036157F">
      <w:pPr>
        <w:widowControl w:val="0"/>
        <w:numPr>
          <w:ilvl w:val="0"/>
          <w:numId w:val="2"/>
        </w:numPr>
        <w:tabs>
          <w:tab w:val="left" w:pos="1083"/>
        </w:tabs>
        <w:suppressAutoHyphens w:val="0"/>
        <w:autoSpaceDE w:val="0"/>
        <w:autoSpaceDN w:val="0"/>
        <w:spacing w:before="4" w:line="244" w:lineRule="auto"/>
        <w:ind w:right="338" w:hanging="360"/>
        <w:jc w:val="both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Que,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caso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personas</w:t>
      </w:r>
      <w:r w:rsidRPr="00836D1D">
        <w:rPr>
          <w:rFonts w:ascii="Source Sans Pro" w:eastAsia="Segoe UI Symbol" w:hAnsi="Source Sans Pro" w:cs="Segoe UI Symbol"/>
          <w:spacing w:val="-1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licitadoras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extranjeras,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se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somete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a</w:t>
      </w:r>
      <w:r w:rsidRPr="00836D1D">
        <w:rPr>
          <w:rFonts w:ascii="Source Sans Pro" w:eastAsia="Segoe UI Symbol" w:hAnsi="Source Sans Pro" w:cs="Segoe UI Symbol"/>
          <w:spacing w:val="-5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jurisdicción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los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Juzgados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y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 xml:space="preserve">Tribunales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españoles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cualquier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orden,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todas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las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incidencias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que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modo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directo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o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indirecto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pudieran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surgir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del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contrato, con renuncia,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 su caso, al fuero jurisdiccional extranjero que pudiera corresponder al licitador.</w:t>
      </w:r>
    </w:p>
    <w:p w14:paraId="3FD85AB5" w14:textId="77777777" w:rsidR="006619B0" w:rsidRDefault="006619B0" w:rsidP="006619B0">
      <w:pPr>
        <w:widowControl w:val="0"/>
        <w:tabs>
          <w:tab w:val="left" w:pos="1083"/>
        </w:tabs>
        <w:suppressAutoHyphens w:val="0"/>
        <w:autoSpaceDE w:val="0"/>
        <w:autoSpaceDN w:val="0"/>
        <w:spacing w:before="4" w:line="244" w:lineRule="auto"/>
        <w:ind w:right="338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</w:p>
    <w:p w14:paraId="59ABA22D" w14:textId="77777777" w:rsidR="006619B0" w:rsidRDefault="006619B0" w:rsidP="006619B0">
      <w:pPr>
        <w:pStyle w:val="Prrafodelista"/>
        <w:autoSpaceDE w:val="0"/>
        <w:jc w:val="both"/>
        <w:rPr>
          <w:rFonts w:ascii="Source Sans Pro" w:hAnsi="Source Sans Pro" w:cs="Corbel"/>
          <w:color w:val="21211E"/>
          <w:sz w:val="21"/>
        </w:rPr>
      </w:pPr>
      <w:r>
        <w:rPr>
          <w:rFonts w:ascii="Source Sans Pro" w:hAnsi="Source Sans Pro" w:cs="Corbel"/>
          <w:color w:val="21211E"/>
          <w:sz w:val="21"/>
        </w:rPr>
        <w:t>La presentación de la oferta exigirá la declaración responsable del firmante respecto a ostentar la representación de la sociedad que presenta la oferta; a contar con la adecuada solvencia económica, financiera y técnica o, en su caso, la clasificación correspondiente; a contar con las autorizaciones necesarias para ejercer la actividad; a no estar incurso en prohibición de contratar alguna; y se pronunciará sobre la existencia del compromiso a que se refiere el artículo 75.2. A tales efectos, el modelo de oferta que figure como anexo al pliego recogerá esa declaración responsable.</w:t>
      </w:r>
    </w:p>
    <w:p w14:paraId="28798AFD" w14:textId="77777777" w:rsidR="006619B0" w:rsidRDefault="006619B0" w:rsidP="006619B0">
      <w:pPr>
        <w:pStyle w:val="Prrafodelista"/>
        <w:autoSpaceDE w:val="0"/>
        <w:jc w:val="both"/>
        <w:rPr>
          <w:rFonts w:ascii="Source Sans Pro" w:hAnsi="Source Sans Pro" w:cs="Corbel"/>
          <w:color w:val="21211E"/>
          <w:sz w:val="21"/>
        </w:rPr>
      </w:pPr>
    </w:p>
    <w:p w14:paraId="468983D2" w14:textId="77777777" w:rsidR="006619B0" w:rsidRDefault="006619B0" w:rsidP="006619B0">
      <w:pPr>
        <w:pStyle w:val="Prrafodelista"/>
        <w:autoSpaceDE w:val="0"/>
        <w:jc w:val="both"/>
        <w:rPr>
          <w:rFonts w:ascii="Source Sans Pro" w:hAnsi="Source Sans Pro" w:cs="Corbel"/>
          <w:color w:val="21211E"/>
          <w:sz w:val="21"/>
        </w:rPr>
      </w:pPr>
      <w:r>
        <w:rPr>
          <w:rFonts w:ascii="Source Sans Pro" w:hAnsi="Source Sans Pro" w:cs="Corbel"/>
          <w:color w:val="21211E"/>
          <w:sz w:val="21"/>
        </w:rPr>
        <w:t>Adicionalmente, en el caso de que la empresa fuera extranjera, la declaración responsable incluirá el sometimiento al fuero español.</w:t>
      </w:r>
      <w:r>
        <w:rPr>
          <w:rFonts w:ascii="Source Sans Pro" w:hAnsi="Source Sans Pro" w:cs="Corbel"/>
          <w:color w:val="21211E"/>
          <w:sz w:val="21"/>
        </w:rPr>
        <w:t xml:space="preserve"> </w:t>
      </w:r>
      <w:r>
        <w:rPr>
          <w:rFonts w:ascii="Source Sans Pro" w:hAnsi="Source Sans Pro" w:cs="Corbel"/>
          <w:color w:val="21211E"/>
          <w:sz w:val="21"/>
        </w:rPr>
        <w:t xml:space="preserve">En el supuesto de que la oferta se </w:t>
      </w:r>
      <w:r>
        <w:rPr>
          <w:rFonts w:ascii="Source Sans Pro" w:hAnsi="Source Sans Pro" w:cs="Corbel"/>
          <w:color w:val="21211E"/>
          <w:sz w:val="21"/>
        </w:rPr>
        <w:t>presentará</w:t>
      </w:r>
      <w:r>
        <w:rPr>
          <w:rFonts w:ascii="Source Sans Pro" w:hAnsi="Source Sans Pro" w:cs="Corbel"/>
          <w:color w:val="21211E"/>
          <w:sz w:val="21"/>
        </w:rPr>
        <w:t xml:space="preserve"> por una unión temporal de empresarios, deberá acompañar a aquella el compromiso de constitución de la unión.”</w:t>
      </w:r>
    </w:p>
    <w:p w14:paraId="727C5AF8" w14:textId="77777777" w:rsidR="006619B0" w:rsidRDefault="006619B0" w:rsidP="006619B0">
      <w:pPr>
        <w:pStyle w:val="Prrafodelista"/>
        <w:autoSpaceDE w:val="0"/>
        <w:jc w:val="both"/>
        <w:rPr>
          <w:rFonts w:ascii="Source Sans Pro" w:hAnsi="Source Sans Pro" w:cs="Corbel"/>
          <w:color w:val="21211E"/>
          <w:sz w:val="21"/>
        </w:rPr>
      </w:pPr>
    </w:p>
    <w:p w14:paraId="64C9A332" w14:textId="3E1AC23F" w:rsidR="0036157F" w:rsidRPr="00836D1D" w:rsidRDefault="006619B0" w:rsidP="006619B0">
      <w:pPr>
        <w:pStyle w:val="Prrafodelista"/>
        <w:autoSpaceDE w:val="0"/>
        <w:jc w:val="both"/>
        <w:rPr>
          <w:rFonts w:ascii="Source Sans Pro" w:eastAsia="Segoe UI Symbol" w:hAnsi="Source Sans Pro" w:cs="Segoe UI Symbol"/>
          <w:kern w:val="0"/>
          <w:sz w:val="21"/>
          <w:lang w:eastAsia="en-US" w:bidi="ar-SA"/>
        </w:rPr>
      </w:pPr>
      <w:r>
        <w:rPr>
          <w:rFonts w:ascii="Source Sans Pro" w:hAnsi="Source Sans Pro" w:cs="Corbel"/>
          <w:color w:val="21211E"/>
          <w:sz w:val="21"/>
        </w:rPr>
        <w:t xml:space="preserve">                                                                                                                                                                       (</w:t>
      </w:r>
      <w:r w:rsidR="0036157F" w:rsidRPr="00836D1D">
        <w:rPr>
          <w:rFonts w:ascii="Source Sans Pro" w:eastAsia="Segoe UI Symbol" w:hAnsi="Source Sans Pro" w:cs="Segoe UI Symbol"/>
          <w:spacing w:val="2"/>
          <w:kern w:val="0"/>
          <w:sz w:val="21"/>
          <w:lang w:eastAsia="en-US" w:bidi="ar-SA"/>
        </w:rPr>
        <w:t>Lugar,</w:t>
      </w:r>
      <w:r w:rsidR="0036157F" w:rsidRPr="00836D1D">
        <w:rPr>
          <w:rFonts w:ascii="Source Sans Pro" w:eastAsia="Segoe UI Symbol" w:hAnsi="Source Sans Pro" w:cs="Segoe UI Symbol"/>
          <w:spacing w:val="-15"/>
          <w:kern w:val="0"/>
          <w:sz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2"/>
          <w:kern w:val="0"/>
          <w:sz w:val="21"/>
          <w:lang w:eastAsia="en-US" w:bidi="ar-SA"/>
        </w:rPr>
        <w:t>fecha</w:t>
      </w:r>
      <w:r w:rsidR="0036157F" w:rsidRPr="00836D1D">
        <w:rPr>
          <w:rFonts w:ascii="Source Sans Pro" w:eastAsia="Segoe UI Symbol" w:hAnsi="Source Sans Pro" w:cs="Segoe UI Symbol"/>
          <w:spacing w:val="-13"/>
          <w:kern w:val="0"/>
          <w:sz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2"/>
          <w:kern w:val="0"/>
          <w:sz w:val="21"/>
          <w:lang w:eastAsia="en-US" w:bidi="ar-SA"/>
        </w:rPr>
        <w:t>y</w:t>
      </w:r>
      <w:r w:rsidR="0036157F" w:rsidRPr="00836D1D">
        <w:rPr>
          <w:rFonts w:ascii="Source Sans Pro" w:eastAsia="Segoe UI Symbol" w:hAnsi="Source Sans Pro" w:cs="Segoe UI Symbol"/>
          <w:spacing w:val="-13"/>
          <w:kern w:val="0"/>
          <w:sz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2"/>
          <w:kern w:val="0"/>
          <w:sz w:val="21"/>
          <w:lang w:eastAsia="en-US" w:bidi="ar-SA"/>
        </w:rPr>
        <w:t>firma)</w:t>
      </w:r>
    </w:p>
    <w:p w14:paraId="26869380" w14:textId="77777777" w:rsidR="00310BC8" w:rsidRDefault="00310BC8" w:rsidP="0036157F">
      <w:pPr>
        <w:widowControl w:val="0"/>
        <w:suppressAutoHyphens w:val="0"/>
        <w:autoSpaceDE w:val="0"/>
        <w:autoSpaceDN w:val="0"/>
        <w:spacing w:before="17"/>
        <w:ind w:left="22"/>
        <w:jc w:val="center"/>
        <w:rPr>
          <w:rFonts w:ascii="Source Sans Pro" w:eastAsia="Segoe UI Symbol" w:hAnsi="Source Sans Pro" w:cs="Segoe UI Symbol"/>
          <w:b/>
          <w:kern w:val="0"/>
          <w:sz w:val="21"/>
          <w:szCs w:val="21"/>
          <w:lang w:eastAsia="en-US" w:bidi="ar-SA"/>
        </w:rPr>
      </w:pPr>
    </w:p>
    <w:p w14:paraId="6E309B6B" w14:textId="77777777" w:rsidR="003A0FFD" w:rsidRDefault="003A0FFD" w:rsidP="0036157F">
      <w:pPr>
        <w:widowControl w:val="0"/>
        <w:suppressAutoHyphens w:val="0"/>
        <w:autoSpaceDE w:val="0"/>
        <w:autoSpaceDN w:val="0"/>
        <w:spacing w:before="17"/>
        <w:ind w:left="22"/>
        <w:jc w:val="center"/>
        <w:rPr>
          <w:rFonts w:ascii="Source Sans Pro" w:eastAsia="Segoe UI Symbol" w:hAnsi="Source Sans Pro" w:cs="Segoe UI Symbol"/>
          <w:b/>
          <w:kern w:val="0"/>
          <w:sz w:val="21"/>
          <w:szCs w:val="21"/>
          <w:lang w:eastAsia="en-US" w:bidi="ar-SA"/>
        </w:rPr>
      </w:pPr>
    </w:p>
    <w:p w14:paraId="0EDD8055" w14:textId="401BC477" w:rsidR="003A0FFD" w:rsidRDefault="0036157F" w:rsidP="003A0FFD">
      <w:pPr>
        <w:widowControl w:val="0"/>
        <w:suppressAutoHyphens w:val="0"/>
        <w:autoSpaceDE w:val="0"/>
        <w:autoSpaceDN w:val="0"/>
        <w:spacing w:before="17"/>
        <w:ind w:left="22"/>
        <w:jc w:val="center"/>
        <w:rPr>
          <w:rFonts w:ascii="Source Sans Pro" w:eastAsia="Segoe UI Symbol" w:hAnsi="Source Sans Pro" w:cs="Segoe UI Symbol"/>
          <w:b/>
          <w:spacing w:val="-2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b/>
          <w:kern w:val="0"/>
          <w:sz w:val="21"/>
          <w:szCs w:val="21"/>
          <w:lang w:eastAsia="en-US" w:bidi="ar-SA"/>
        </w:rPr>
        <w:t>ANEXO</w:t>
      </w:r>
      <w:r w:rsidRPr="00836D1D">
        <w:rPr>
          <w:rFonts w:ascii="Source Sans Pro" w:eastAsia="Segoe UI Symbol" w:hAnsi="Source Sans Pro" w:cs="Segoe UI Symbol"/>
          <w:spacing w:val="1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b/>
          <w:kern w:val="0"/>
          <w:sz w:val="21"/>
          <w:szCs w:val="21"/>
          <w:lang w:eastAsia="en-US" w:bidi="ar-SA"/>
        </w:rPr>
        <w:t>II</w:t>
      </w:r>
      <w:r w:rsidRPr="00836D1D">
        <w:rPr>
          <w:rFonts w:ascii="Source Sans Pro" w:eastAsia="Segoe UI Symbol" w:hAnsi="Source Sans Pro" w:cs="Segoe UI Symbol"/>
          <w:spacing w:val="1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b/>
          <w:kern w:val="0"/>
          <w:sz w:val="21"/>
          <w:szCs w:val="21"/>
          <w:lang w:eastAsia="en-US" w:bidi="ar-SA"/>
        </w:rPr>
        <w:t>DECLARACIÓN</w:t>
      </w:r>
      <w:r w:rsidRPr="00836D1D">
        <w:rPr>
          <w:rFonts w:ascii="Source Sans Pro" w:eastAsia="Segoe UI Symbol" w:hAnsi="Source Sans Pro" w:cs="Segoe UI Symbol"/>
          <w:spacing w:val="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b/>
          <w:kern w:val="0"/>
          <w:sz w:val="21"/>
          <w:szCs w:val="21"/>
          <w:lang w:eastAsia="en-US" w:bidi="ar-SA"/>
        </w:rPr>
        <w:t>RESPONSABLE</w:t>
      </w:r>
      <w:r w:rsidRPr="00836D1D">
        <w:rPr>
          <w:rFonts w:ascii="Source Sans Pro" w:eastAsia="Segoe UI Symbol" w:hAnsi="Source Sans Pro" w:cs="Segoe UI Symbol"/>
          <w:spacing w:val="13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b/>
          <w:kern w:val="0"/>
          <w:sz w:val="21"/>
          <w:szCs w:val="21"/>
          <w:lang w:eastAsia="en-US" w:bidi="ar-SA"/>
        </w:rPr>
        <w:t>SOBRE</w:t>
      </w:r>
      <w:r w:rsidRPr="00836D1D">
        <w:rPr>
          <w:rFonts w:ascii="Source Sans Pro" w:eastAsia="Segoe UI Symbol" w:hAnsi="Source Sans Pro" w:cs="Segoe UI Symbol"/>
          <w:spacing w:val="1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b/>
          <w:spacing w:val="-2"/>
          <w:kern w:val="0"/>
          <w:sz w:val="21"/>
          <w:szCs w:val="21"/>
          <w:lang w:eastAsia="en-US" w:bidi="ar-SA"/>
        </w:rPr>
        <w:t>CAPACIDAD</w:t>
      </w:r>
      <w:r w:rsidR="003A0FFD">
        <w:rPr>
          <w:rFonts w:ascii="Source Sans Pro" w:eastAsia="Segoe UI Symbol" w:hAnsi="Source Sans Pro" w:cs="Segoe UI Symbol"/>
          <w:b/>
          <w:spacing w:val="-2"/>
          <w:kern w:val="0"/>
          <w:sz w:val="21"/>
          <w:szCs w:val="21"/>
          <w:lang w:eastAsia="en-US" w:bidi="ar-SA"/>
        </w:rPr>
        <w:t xml:space="preserve"> </w:t>
      </w:r>
    </w:p>
    <w:p w14:paraId="4498C351" w14:textId="2DED9798" w:rsidR="0036157F" w:rsidRPr="00836D1D" w:rsidRDefault="0036157F" w:rsidP="003A0FFD">
      <w:pPr>
        <w:widowControl w:val="0"/>
        <w:suppressAutoHyphens w:val="0"/>
        <w:autoSpaceDE w:val="0"/>
        <w:autoSpaceDN w:val="0"/>
        <w:spacing w:before="17"/>
        <w:ind w:left="22"/>
        <w:jc w:val="center"/>
        <w:rPr>
          <w:rFonts w:ascii="Source Sans Pro" w:eastAsia="Tahoma" w:hAnsi="Source Sans Pro" w:cs="Tahoma"/>
          <w:b/>
          <w:bCs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Tahoma" w:hAnsi="Source Sans Pro" w:cs="Tahoma"/>
          <w:b/>
          <w:bCs/>
          <w:spacing w:val="4"/>
          <w:kern w:val="0"/>
          <w:sz w:val="21"/>
          <w:szCs w:val="21"/>
          <w:lang w:eastAsia="en-US" w:bidi="ar-SA"/>
        </w:rPr>
        <w:t>PERSONA</w:t>
      </w:r>
      <w:r w:rsidRPr="00836D1D">
        <w:rPr>
          <w:rFonts w:ascii="Source Sans Pro" w:eastAsia="Tahoma" w:hAnsi="Source Sans Pro" w:cs="Tahoma"/>
          <w:bCs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Tahoma" w:hAnsi="Source Sans Pro" w:cs="Tahoma"/>
          <w:b/>
          <w:bCs/>
          <w:spacing w:val="-2"/>
          <w:kern w:val="0"/>
          <w:sz w:val="21"/>
          <w:szCs w:val="21"/>
          <w:lang w:eastAsia="en-US" w:bidi="ar-SA"/>
        </w:rPr>
        <w:t>FÍSICA</w:t>
      </w:r>
    </w:p>
    <w:p w14:paraId="3389D89D" w14:textId="77777777" w:rsidR="0036157F" w:rsidRPr="00836D1D" w:rsidRDefault="0036157F" w:rsidP="0036157F">
      <w:pPr>
        <w:widowControl w:val="0"/>
        <w:suppressAutoHyphens w:val="0"/>
        <w:autoSpaceDE w:val="0"/>
        <w:autoSpaceDN w:val="0"/>
        <w:spacing w:before="15"/>
        <w:rPr>
          <w:rFonts w:ascii="Source Sans Pro" w:eastAsia="Segoe UI Symbol" w:hAnsi="Source Sans Pro" w:cs="Segoe UI Symbol"/>
          <w:b/>
          <w:kern w:val="0"/>
          <w:sz w:val="21"/>
          <w:szCs w:val="21"/>
          <w:lang w:eastAsia="en-US" w:bidi="ar-SA"/>
        </w:rPr>
      </w:pPr>
    </w:p>
    <w:p w14:paraId="4A47BEE0" w14:textId="77777777" w:rsidR="0036157F" w:rsidRPr="00836D1D" w:rsidRDefault="00E81749" w:rsidP="00310BC8">
      <w:pPr>
        <w:widowControl w:val="0"/>
        <w:tabs>
          <w:tab w:val="left" w:pos="8199"/>
        </w:tabs>
        <w:suppressAutoHyphens w:val="0"/>
        <w:autoSpaceDE w:val="0"/>
        <w:autoSpaceDN w:val="0"/>
        <w:ind w:left="377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Dº./Dña.</w:t>
      </w:r>
      <w:r w:rsidR="0036157F"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……………………………………………………………..……con</w:t>
      </w:r>
      <w:r w:rsidR="00310BC8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Documento</w:t>
      </w:r>
      <w:r w:rsidR="0036157F" w:rsidRPr="00836D1D">
        <w:rPr>
          <w:rFonts w:ascii="Source Sans Pro" w:eastAsia="Segoe UI Symbol" w:hAnsi="Source Sans Pro" w:cs="Segoe UI Symbol"/>
          <w:spacing w:val="-16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Nacional</w:t>
      </w:r>
      <w:r w:rsidR="0036157F" w:rsidRPr="00836D1D">
        <w:rPr>
          <w:rFonts w:ascii="Source Sans Pro" w:eastAsia="Segoe UI Symbol" w:hAnsi="Source Sans Pro" w:cs="Segoe UI Symbol"/>
          <w:spacing w:val="-5"/>
          <w:kern w:val="0"/>
          <w:sz w:val="21"/>
          <w:szCs w:val="21"/>
          <w:lang w:eastAsia="en-US" w:bidi="ar-SA"/>
        </w:rPr>
        <w:t xml:space="preserve"> de</w:t>
      </w:r>
      <w:r w:rsidR="00310BC8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Identidad</w:t>
      </w:r>
      <w:r w:rsidR="00310BC8"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 xml:space="preserve">   </w:t>
      </w:r>
      <w:r w:rsidR="0036157F"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núm</w:t>
      </w:r>
      <w:r w:rsidR="00310BC8"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………………………..</w:t>
      </w:r>
      <w:r w:rsidR="00310BC8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actuando</w:t>
      </w:r>
      <w:r w:rsidR="00310BC8"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en</w:t>
      </w:r>
      <w:r w:rsidR="00310BC8"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nombre</w:t>
      </w:r>
      <w:r w:rsidR="00310BC8"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 xml:space="preserve"> </w:t>
      </w:r>
      <w:r w:rsidR="0036157F"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 xml:space="preserve">propio </w:t>
      </w:r>
      <w:r w:rsidR="0036157F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Declara bajo su personal responsabilidad y ante el órgano de contratación:</w:t>
      </w:r>
    </w:p>
    <w:p w14:paraId="3D7267EC" w14:textId="77777777" w:rsidR="00310BC8" w:rsidRPr="00836D1D" w:rsidRDefault="00310BC8" w:rsidP="00310BC8">
      <w:pPr>
        <w:widowControl w:val="0"/>
        <w:tabs>
          <w:tab w:val="left" w:pos="8199"/>
        </w:tabs>
        <w:suppressAutoHyphens w:val="0"/>
        <w:autoSpaceDE w:val="0"/>
        <w:autoSpaceDN w:val="0"/>
        <w:ind w:left="377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</w:p>
    <w:p w14:paraId="6909ACB0" w14:textId="77777777" w:rsidR="0036157F" w:rsidRPr="00836D1D" w:rsidRDefault="0036157F" w:rsidP="0036157F">
      <w:pPr>
        <w:widowControl w:val="0"/>
        <w:numPr>
          <w:ilvl w:val="0"/>
          <w:numId w:val="3"/>
        </w:numPr>
        <w:tabs>
          <w:tab w:val="left" w:pos="1084"/>
        </w:tabs>
        <w:suppressAutoHyphens w:val="0"/>
        <w:autoSpaceDE w:val="0"/>
        <w:autoSpaceDN w:val="0"/>
        <w:spacing w:line="280" w:lineRule="exact"/>
        <w:ind w:left="1084" w:hanging="361"/>
        <w:jc w:val="both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Que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tiene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plena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capacidad</w:t>
      </w:r>
      <w:r w:rsidRPr="00836D1D">
        <w:rPr>
          <w:rFonts w:ascii="Source Sans Pro" w:eastAsia="Segoe UI Symbol" w:hAnsi="Source Sans Pro" w:cs="Segoe UI Symbol"/>
          <w:spacing w:val="-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obrar</w:t>
      </w:r>
      <w:r w:rsidRPr="00836D1D">
        <w:rPr>
          <w:rFonts w:ascii="Source Sans Pro" w:eastAsia="Segoe UI Symbol" w:hAnsi="Source Sans Pro" w:cs="Segoe UI Symbol"/>
          <w:spacing w:val="-3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y</w:t>
      </w:r>
      <w:r w:rsidRPr="00836D1D">
        <w:rPr>
          <w:rFonts w:ascii="Source Sans Pro" w:eastAsia="Segoe UI Symbol" w:hAnsi="Source Sans Pro" w:cs="Segoe UI Symbol"/>
          <w:spacing w:val="-1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cuenta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con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las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autorizaciones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necesarias</w:t>
      </w:r>
      <w:r w:rsidRPr="00836D1D">
        <w:rPr>
          <w:rFonts w:ascii="Source Sans Pro" w:eastAsia="Segoe UI Symbol" w:hAnsi="Source Sans Pro" w:cs="Segoe UI Symbol"/>
          <w:spacing w:val="-5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para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ejercer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actividad.</w:t>
      </w:r>
    </w:p>
    <w:p w14:paraId="3332C19E" w14:textId="77777777" w:rsidR="0036157F" w:rsidRPr="00836D1D" w:rsidRDefault="0036157F" w:rsidP="0036157F">
      <w:pPr>
        <w:widowControl w:val="0"/>
        <w:numPr>
          <w:ilvl w:val="0"/>
          <w:numId w:val="3"/>
        </w:numPr>
        <w:tabs>
          <w:tab w:val="left" w:pos="1084"/>
        </w:tabs>
        <w:suppressAutoHyphens w:val="0"/>
        <w:autoSpaceDE w:val="0"/>
        <w:autoSpaceDN w:val="0"/>
        <w:spacing w:before="10"/>
        <w:ind w:left="1084" w:hanging="361"/>
        <w:jc w:val="both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No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encontrarse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incursa</w:t>
      </w:r>
      <w:r w:rsidRPr="00836D1D">
        <w:rPr>
          <w:rFonts w:ascii="Source Sans Pro" w:eastAsia="Segoe UI Symbol" w:hAnsi="Source Sans Pro" w:cs="Segoe UI Symbol"/>
          <w:spacing w:val="-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las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prohibiciones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para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contratar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previstas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-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el</w:t>
      </w:r>
      <w:r w:rsidRPr="00836D1D">
        <w:rPr>
          <w:rFonts w:ascii="Source Sans Pro" w:eastAsia="Segoe UI Symbol" w:hAnsi="Source Sans Pro" w:cs="Segoe UI Symbol"/>
          <w:spacing w:val="-12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artículo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71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6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LCSP.</w:t>
      </w:r>
    </w:p>
    <w:p w14:paraId="3D3A9088" w14:textId="77777777" w:rsidR="0036157F" w:rsidRPr="00836D1D" w:rsidRDefault="0036157F" w:rsidP="0036157F">
      <w:pPr>
        <w:widowControl w:val="0"/>
        <w:numPr>
          <w:ilvl w:val="0"/>
          <w:numId w:val="3"/>
        </w:numPr>
        <w:tabs>
          <w:tab w:val="left" w:pos="1083"/>
        </w:tabs>
        <w:suppressAutoHyphens w:val="0"/>
        <w:autoSpaceDE w:val="0"/>
        <w:autoSpaceDN w:val="0"/>
        <w:spacing w:before="4" w:line="244" w:lineRule="auto"/>
        <w:ind w:left="1083" w:right="338" w:hanging="360"/>
        <w:jc w:val="both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Que,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caso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personas</w:t>
      </w:r>
      <w:r w:rsidRPr="00836D1D">
        <w:rPr>
          <w:rFonts w:ascii="Source Sans Pro" w:eastAsia="Segoe UI Symbol" w:hAnsi="Source Sans Pro" w:cs="Segoe UI Symbol"/>
          <w:spacing w:val="-11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licitadoras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extranjeras,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se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somete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a</w:t>
      </w:r>
      <w:r w:rsidRPr="00836D1D">
        <w:rPr>
          <w:rFonts w:ascii="Source Sans Pro" w:eastAsia="Segoe UI Symbol" w:hAnsi="Source Sans Pro" w:cs="Segoe UI Symbol"/>
          <w:spacing w:val="-5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jurisdicción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los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Juzgados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y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 xml:space="preserve">Tribunales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españoles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cualquier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orden,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todas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las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incidencias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que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de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modo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directo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o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indirecto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pudieran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surgir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del contrato,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con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renuncia,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en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su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caso,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al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fuero</w:t>
      </w:r>
      <w:r w:rsidRPr="00836D1D">
        <w:rPr>
          <w:rFonts w:ascii="Source Sans Pro" w:eastAsia="Segoe UI Symbol" w:hAnsi="Source Sans Pro" w:cs="Segoe UI Symbol"/>
          <w:spacing w:val="-9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jurisdiccional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extranjero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que</w:t>
      </w:r>
      <w:r w:rsidRPr="00836D1D">
        <w:rPr>
          <w:rFonts w:ascii="Source Sans Pro" w:eastAsia="Segoe UI Symbol" w:hAnsi="Source Sans Pro" w:cs="Segoe UI Symbol"/>
          <w:spacing w:val="-1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pudiera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corresponder</w:t>
      </w:r>
      <w:r w:rsidRPr="00836D1D">
        <w:rPr>
          <w:rFonts w:ascii="Source Sans Pro" w:eastAsia="Segoe UI Symbol" w:hAnsi="Source Sans Pro" w:cs="Segoe UI Symbol"/>
          <w:spacing w:val="-8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a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>la</w:t>
      </w:r>
      <w:r w:rsidRPr="00836D1D">
        <w:rPr>
          <w:rFonts w:ascii="Source Sans Pro" w:eastAsia="Segoe UI Symbol" w:hAnsi="Source Sans Pro" w:cs="Segoe UI Symbol"/>
          <w:spacing w:val="-7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spacing w:val="-4"/>
          <w:kern w:val="0"/>
          <w:sz w:val="21"/>
          <w:szCs w:val="21"/>
          <w:lang w:eastAsia="en-US" w:bidi="ar-SA"/>
        </w:rPr>
        <w:t xml:space="preserve">persona </w:t>
      </w:r>
      <w:r w:rsidRPr="00836D1D">
        <w:rPr>
          <w:rFonts w:ascii="Source Sans Pro" w:eastAsia="Segoe UI Symbol" w:hAnsi="Source Sans Pro" w:cs="Segoe UI Symbol"/>
          <w:spacing w:val="-2"/>
          <w:kern w:val="0"/>
          <w:sz w:val="21"/>
          <w:szCs w:val="21"/>
          <w:lang w:eastAsia="en-US" w:bidi="ar-SA"/>
        </w:rPr>
        <w:t>licitadora.</w:t>
      </w:r>
    </w:p>
    <w:p w14:paraId="0AC78BD9" w14:textId="77777777" w:rsidR="0036157F" w:rsidRPr="00836D1D" w:rsidRDefault="0036157F" w:rsidP="0036157F">
      <w:pPr>
        <w:widowControl w:val="0"/>
        <w:suppressAutoHyphens w:val="0"/>
        <w:autoSpaceDE w:val="0"/>
        <w:autoSpaceDN w:val="0"/>
        <w:spacing w:before="268"/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</w:pPr>
    </w:p>
    <w:p w14:paraId="244CC087" w14:textId="77777777" w:rsidR="001C21C4" w:rsidRPr="00836D1D" w:rsidRDefault="0036157F" w:rsidP="000E22D1">
      <w:pPr>
        <w:widowControl w:val="0"/>
        <w:suppressAutoHyphens w:val="0"/>
        <w:autoSpaceDE w:val="0"/>
        <w:autoSpaceDN w:val="0"/>
        <w:ind w:right="337"/>
        <w:jc w:val="right"/>
        <w:rPr>
          <w:rFonts w:ascii="Source Sans Pro" w:hAnsi="Source Sans Pro"/>
          <w:sz w:val="21"/>
          <w:szCs w:val="21"/>
        </w:rPr>
      </w:pP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(Lugar,</w:t>
      </w:r>
      <w:r w:rsidRPr="00836D1D">
        <w:rPr>
          <w:rFonts w:ascii="Source Sans Pro" w:eastAsia="Segoe UI Symbol" w:hAnsi="Source Sans Pro" w:cs="Segoe UI Symbol"/>
          <w:spacing w:val="-30"/>
          <w:kern w:val="0"/>
          <w:sz w:val="21"/>
          <w:szCs w:val="21"/>
          <w:lang w:eastAsia="en-US" w:bidi="ar-SA"/>
        </w:rPr>
        <w:t xml:space="preserve"> </w:t>
      </w:r>
      <w:r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fecha</w:t>
      </w:r>
      <w:r w:rsidR="00E37E41" w:rsidRPr="00836D1D">
        <w:rPr>
          <w:rFonts w:ascii="Source Sans Pro" w:eastAsia="Segoe UI Symbol" w:hAnsi="Source Sans Pro" w:cs="Segoe UI Symbol"/>
          <w:kern w:val="0"/>
          <w:sz w:val="21"/>
          <w:szCs w:val="21"/>
          <w:lang w:eastAsia="en-US" w:bidi="ar-SA"/>
        </w:rPr>
        <w:t>)</w:t>
      </w:r>
    </w:p>
    <w:sectPr w:rsidR="001C21C4" w:rsidRPr="00836D1D" w:rsidSect="006619B0">
      <w:headerReference w:type="default" r:id="rId9"/>
      <w:footerReference w:type="default" r:id="rId10"/>
      <w:pgSz w:w="11906" w:h="16838"/>
      <w:pgMar w:top="1134" w:right="1134" w:bottom="993" w:left="1134" w:header="1361" w:footer="62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3662AB" w14:textId="77777777" w:rsidR="005D0629" w:rsidRDefault="005D0629" w:rsidP="0036157F">
      <w:r>
        <w:separator/>
      </w:r>
    </w:p>
  </w:endnote>
  <w:endnote w:type="continuationSeparator" w:id="0">
    <w:p w14:paraId="33E94233" w14:textId="77777777" w:rsidR="005D0629" w:rsidRDefault="005D0629" w:rsidP="00361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charset w:val="00"/>
    <w:family w:val="swiss"/>
    <w:pitch w:val="variable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ewsGotT">
    <w:altName w:val="Calibri"/>
    <w:charset w:val="00"/>
    <w:family w:val="auto"/>
    <w:pitch w:val="variable"/>
    <w:sig w:usb0="00000007" w:usb1="00000000" w:usb2="00000000" w:usb3="00000000" w:csb0="0000001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E0ACF" w14:textId="77777777" w:rsidR="005A5785" w:rsidRDefault="005A5785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AFCBA" w14:textId="77777777" w:rsidR="005D0629" w:rsidRDefault="005D0629" w:rsidP="0036157F">
      <w:r>
        <w:separator/>
      </w:r>
    </w:p>
  </w:footnote>
  <w:footnote w:type="continuationSeparator" w:id="0">
    <w:p w14:paraId="321CF0AA" w14:textId="77777777" w:rsidR="005D0629" w:rsidRDefault="005D0629" w:rsidP="00361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63F86" w14:textId="77777777" w:rsidR="00836D1D" w:rsidRPr="00216DB9" w:rsidRDefault="00836D1D" w:rsidP="00836D1D">
    <w:pPr>
      <w:tabs>
        <w:tab w:val="left" w:pos="3300"/>
        <w:tab w:val="left" w:pos="3570"/>
      </w:tabs>
      <w:spacing w:after="400"/>
      <w:jc w:val="both"/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</w:pP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w:drawing>
        <wp:anchor distT="0" distB="0" distL="114300" distR="114300" simplePos="0" relativeHeight="251659264" behindDoc="0" locked="0" layoutInCell="1" allowOverlap="1" wp14:anchorId="3F6FF1AA" wp14:editId="4496D582">
          <wp:simplePos x="0" y="0"/>
          <wp:positionH relativeFrom="page">
            <wp:posOffset>1062990</wp:posOffset>
          </wp:positionH>
          <wp:positionV relativeFrom="page">
            <wp:posOffset>497840</wp:posOffset>
          </wp:positionV>
          <wp:extent cx="1278000" cy="738000"/>
          <wp:effectExtent l="0" t="0" r="0" b="5080"/>
          <wp:wrapNone/>
          <wp:docPr id="1703225769" name="Imagen 1703225769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Logotipo&#10;&#10;Descripción generada automáticamente con confianza me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8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89B264" wp14:editId="628DA22F">
              <wp:simplePos x="0" y="0"/>
              <wp:positionH relativeFrom="page">
                <wp:posOffset>4392295</wp:posOffset>
              </wp:positionH>
              <wp:positionV relativeFrom="page">
                <wp:posOffset>648335</wp:posOffset>
              </wp:positionV>
              <wp:extent cx="2307600" cy="514800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7600" cy="51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152E31" w14:textId="77777777" w:rsidR="00836D1D" w:rsidRPr="0099246D" w:rsidRDefault="00836D1D" w:rsidP="00836D1D">
                          <w:pPr>
                            <w:pStyle w:val="Cabecera-Consejera"/>
                            <w:spacing w:after="120" w:line="200" w:lineRule="exac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Co</w:t>
                          </w:r>
                          <w:r w:rsidRPr="0099246D">
                            <w:rPr>
                              <w:szCs w:val="18"/>
                            </w:rPr>
                            <w:t>nsejería de Sanidad, Presidencia y Emergencias</w:t>
                          </w:r>
                        </w:p>
                        <w:p w14:paraId="1899B9B6" w14:textId="77777777" w:rsidR="00836D1D" w:rsidRPr="0099246D" w:rsidRDefault="00836D1D" w:rsidP="00836D1D">
                          <w:pPr>
                            <w:pStyle w:val="Cabecera-Centrodirectivo"/>
                            <w:spacing w:line="200" w:lineRule="exact"/>
                            <w:rPr>
                              <w:szCs w:val="18"/>
                            </w:rPr>
                          </w:pPr>
                          <w:r w:rsidRPr="0099246D">
                            <w:rPr>
                              <w:szCs w:val="18"/>
                            </w:rPr>
                            <w:t>Servicio Andaluz de Salud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89B26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45.85pt;margin-top:51.05pt;width:181.7pt;height:40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" filled="f" stroked="f" strokeweight=".5pt">
              <v:textbox inset="0,0,0,0">
                <w:txbxContent>
                  <w:p w14:paraId="05152E31" w14:textId="77777777" w:rsidR="00836D1D" w:rsidRPr="0099246D" w:rsidRDefault="00836D1D" w:rsidP="00836D1D">
                    <w:pPr>
                      <w:pStyle w:val="Cabecera-Consejera"/>
                      <w:spacing w:after="120" w:line="200" w:lineRule="exact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Co</w:t>
                    </w:r>
                    <w:r w:rsidRPr="0099246D">
                      <w:rPr>
                        <w:szCs w:val="18"/>
                      </w:rPr>
                      <w:t>nsejería de Sanidad, Presidencia y Emergencias</w:t>
                    </w:r>
                  </w:p>
                  <w:p w14:paraId="1899B9B6" w14:textId="77777777" w:rsidR="00836D1D" w:rsidRPr="0099246D" w:rsidRDefault="00836D1D" w:rsidP="00836D1D">
                    <w:pPr>
                      <w:pStyle w:val="Cabecera-Centrodirectivo"/>
                      <w:spacing w:line="200" w:lineRule="exact"/>
                      <w:rPr>
                        <w:szCs w:val="18"/>
                      </w:rPr>
                    </w:pPr>
                    <w:r w:rsidRPr="0099246D">
                      <w:rPr>
                        <w:szCs w:val="18"/>
                      </w:rPr>
                      <w:t>Servicio Andaluz de 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</w:p>
  <w:p w14:paraId="74D42EB4" w14:textId="0754BE5D" w:rsidR="005A5785" w:rsidRPr="00836D1D" w:rsidRDefault="005A5785" w:rsidP="00836D1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410" o:spid="_x0000_i1030" type="#_x0000_t75" style="width:23.1pt;height:23.1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3DB7474C"/>
    <w:multiLevelType w:val="hybridMultilevel"/>
    <w:tmpl w:val="F3C2002C"/>
    <w:lvl w:ilvl="0" w:tplc="FF783AEA">
      <w:start w:val="1"/>
      <w:numFmt w:val="decimal"/>
      <w:lvlText w:val="%1)"/>
      <w:lvlJc w:val="left"/>
      <w:pPr>
        <w:ind w:left="1083" w:hanging="363"/>
      </w:pPr>
      <w:rPr>
        <w:rFonts w:hint="default"/>
        <w:spacing w:val="0"/>
        <w:w w:val="77"/>
        <w:lang w:val="es-ES" w:eastAsia="en-US" w:bidi="ar-SA"/>
      </w:rPr>
    </w:lvl>
    <w:lvl w:ilvl="1" w:tplc="6FE4F5A0">
      <w:start w:val="1"/>
      <w:numFmt w:val="lowerLetter"/>
      <w:lvlText w:val="%2)"/>
      <w:lvlJc w:val="left"/>
      <w:pPr>
        <w:ind w:left="1630" w:hanging="216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77"/>
        <w:sz w:val="21"/>
        <w:szCs w:val="21"/>
        <w:lang w:val="es-ES" w:eastAsia="en-US" w:bidi="ar-SA"/>
      </w:rPr>
    </w:lvl>
    <w:lvl w:ilvl="2" w:tplc="C1A6742E">
      <w:numFmt w:val="bullet"/>
      <w:lvlText w:val="•"/>
      <w:lvlJc w:val="left"/>
      <w:pPr>
        <w:ind w:left="2702" w:hanging="216"/>
      </w:pPr>
      <w:rPr>
        <w:rFonts w:hint="default"/>
        <w:lang w:val="es-ES" w:eastAsia="en-US" w:bidi="ar-SA"/>
      </w:rPr>
    </w:lvl>
    <w:lvl w:ilvl="3" w:tplc="845C3284">
      <w:numFmt w:val="bullet"/>
      <w:lvlText w:val="•"/>
      <w:lvlJc w:val="left"/>
      <w:pPr>
        <w:ind w:left="3764" w:hanging="216"/>
      </w:pPr>
      <w:rPr>
        <w:rFonts w:hint="default"/>
        <w:lang w:val="es-ES" w:eastAsia="en-US" w:bidi="ar-SA"/>
      </w:rPr>
    </w:lvl>
    <w:lvl w:ilvl="4" w:tplc="7592DEA0">
      <w:numFmt w:val="bullet"/>
      <w:lvlText w:val="•"/>
      <w:lvlJc w:val="left"/>
      <w:pPr>
        <w:ind w:left="4826" w:hanging="216"/>
      </w:pPr>
      <w:rPr>
        <w:rFonts w:hint="default"/>
        <w:lang w:val="es-ES" w:eastAsia="en-US" w:bidi="ar-SA"/>
      </w:rPr>
    </w:lvl>
    <w:lvl w:ilvl="5" w:tplc="28D49C0A">
      <w:numFmt w:val="bullet"/>
      <w:lvlText w:val="•"/>
      <w:lvlJc w:val="left"/>
      <w:pPr>
        <w:ind w:left="5888" w:hanging="216"/>
      </w:pPr>
      <w:rPr>
        <w:rFonts w:hint="default"/>
        <w:lang w:val="es-ES" w:eastAsia="en-US" w:bidi="ar-SA"/>
      </w:rPr>
    </w:lvl>
    <w:lvl w:ilvl="6" w:tplc="C008A12E">
      <w:numFmt w:val="bullet"/>
      <w:lvlText w:val="•"/>
      <w:lvlJc w:val="left"/>
      <w:pPr>
        <w:ind w:left="6951" w:hanging="216"/>
      </w:pPr>
      <w:rPr>
        <w:rFonts w:hint="default"/>
        <w:lang w:val="es-ES" w:eastAsia="en-US" w:bidi="ar-SA"/>
      </w:rPr>
    </w:lvl>
    <w:lvl w:ilvl="7" w:tplc="D2F498B6">
      <w:numFmt w:val="bullet"/>
      <w:lvlText w:val="•"/>
      <w:lvlJc w:val="left"/>
      <w:pPr>
        <w:ind w:left="8013" w:hanging="216"/>
      </w:pPr>
      <w:rPr>
        <w:rFonts w:hint="default"/>
        <w:lang w:val="es-ES" w:eastAsia="en-US" w:bidi="ar-SA"/>
      </w:rPr>
    </w:lvl>
    <w:lvl w:ilvl="8" w:tplc="0C06BE7A">
      <w:numFmt w:val="bullet"/>
      <w:lvlText w:val="•"/>
      <w:lvlJc w:val="left"/>
      <w:pPr>
        <w:ind w:left="9075" w:hanging="216"/>
      </w:pPr>
      <w:rPr>
        <w:rFonts w:hint="default"/>
        <w:lang w:val="es-ES" w:eastAsia="en-US" w:bidi="ar-SA"/>
      </w:rPr>
    </w:lvl>
  </w:abstractNum>
  <w:abstractNum w:abstractNumId="1" w15:restartNumberingAfterBreak="0">
    <w:nsid w:val="5176561F"/>
    <w:multiLevelType w:val="hybridMultilevel"/>
    <w:tmpl w:val="78ACDD36"/>
    <w:lvl w:ilvl="0" w:tplc="ED0EB08A">
      <w:start w:val="1"/>
      <w:numFmt w:val="decimal"/>
      <w:lvlText w:val="%1)"/>
      <w:lvlJc w:val="left"/>
      <w:pPr>
        <w:ind w:left="1085" w:hanging="36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77"/>
        <w:sz w:val="21"/>
        <w:szCs w:val="21"/>
        <w:lang w:val="es-ES" w:eastAsia="en-US" w:bidi="ar-SA"/>
      </w:rPr>
    </w:lvl>
    <w:lvl w:ilvl="1" w:tplc="34FE6370">
      <w:numFmt w:val="bullet"/>
      <w:lvlText w:val="•"/>
      <w:lvlJc w:val="left"/>
      <w:pPr>
        <w:ind w:left="2092" w:hanging="363"/>
      </w:pPr>
      <w:rPr>
        <w:rFonts w:hint="default"/>
        <w:lang w:val="es-ES" w:eastAsia="en-US" w:bidi="ar-SA"/>
      </w:rPr>
    </w:lvl>
    <w:lvl w:ilvl="2" w:tplc="4C42F908">
      <w:numFmt w:val="bullet"/>
      <w:lvlText w:val="•"/>
      <w:lvlJc w:val="left"/>
      <w:pPr>
        <w:ind w:left="3104" w:hanging="363"/>
      </w:pPr>
      <w:rPr>
        <w:rFonts w:hint="default"/>
        <w:lang w:val="es-ES" w:eastAsia="en-US" w:bidi="ar-SA"/>
      </w:rPr>
    </w:lvl>
    <w:lvl w:ilvl="3" w:tplc="675CD37A">
      <w:numFmt w:val="bullet"/>
      <w:lvlText w:val="•"/>
      <w:lvlJc w:val="left"/>
      <w:pPr>
        <w:ind w:left="4116" w:hanging="363"/>
      </w:pPr>
      <w:rPr>
        <w:rFonts w:hint="default"/>
        <w:lang w:val="es-ES" w:eastAsia="en-US" w:bidi="ar-SA"/>
      </w:rPr>
    </w:lvl>
    <w:lvl w:ilvl="4" w:tplc="8780A058">
      <w:numFmt w:val="bullet"/>
      <w:lvlText w:val="•"/>
      <w:lvlJc w:val="left"/>
      <w:pPr>
        <w:ind w:left="5128" w:hanging="363"/>
      </w:pPr>
      <w:rPr>
        <w:rFonts w:hint="default"/>
        <w:lang w:val="es-ES" w:eastAsia="en-US" w:bidi="ar-SA"/>
      </w:rPr>
    </w:lvl>
    <w:lvl w:ilvl="5" w:tplc="E5AA2BDC">
      <w:numFmt w:val="bullet"/>
      <w:lvlText w:val="•"/>
      <w:lvlJc w:val="left"/>
      <w:pPr>
        <w:ind w:left="6140" w:hanging="363"/>
      </w:pPr>
      <w:rPr>
        <w:rFonts w:hint="default"/>
        <w:lang w:val="es-ES" w:eastAsia="en-US" w:bidi="ar-SA"/>
      </w:rPr>
    </w:lvl>
    <w:lvl w:ilvl="6" w:tplc="E1E237E8">
      <w:numFmt w:val="bullet"/>
      <w:lvlText w:val="•"/>
      <w:lvlJc w:val="left"/>
      <w:pPr>
        <w:ind w:left="7152" w:hanging="363"/>
      </w:pPr>
      <w:rPr>
        <w:rFonts w:hint="default"/>
        <w:lang w:val="es-ES" w:eastAsia="en-US" w:bidi="ar-SA"/>
      </w:rPr>
    </w:lvl>
    <w:lvl w:ilvl="7" w:tplc="4D38BFBE">
      <w:numFmt w:val="bullet"/>
      <w:lvlText w:val="•"/>
      <w:lvlJc w:val="left"/>
      <w:pPr>
        <w:ind w:left="8164" w:hanging="363"/>
      </w:pPr>
      <w:rPr>
        <w:rFonts w:hint="default"/>
        <w:lang w:val="es-ES" w:eastAsia="en-US" w:bidi="ar-SA"/>
      </w:rPr>
    </w:lvl>
    <w:lvl w:ilvl="8" w:tplc="72186D68">
      <w:numFmt w:val="bullet"/>
      <w:lvlText w:val="•"/>
      <w:lvlJc w:val="left"/>
      <w:pPr>
        <w:ind w:left="9176" w:hanging="363"/>
      </w:pPr>
      <w:rPr>
        <w:rFonts w:hint="default"/>
        <w:lang w:val="es-ES" w:eastAsia="en-US" w:bidi="ar-SA"/>
      </w:rPr>
    </w:lvl>
  </w:abstractNum>
  <w:abstractNum w:abstractNumId="2" w15:restartNumberingAfterBreak="0">
    <w:nsid w:val="5AD864E2"/>
    <w:multiLevelType w:val="hybridMultilevel"/>
    <w:tmpl w:val="DB2E0A86"/>
    <w:lvl w:ilvl="0" w:tplc="0C0443AE">
      <w:start w:val="1"/>
      <w:numFmt w:val="decimal"/>
      <w:lvlText w:val="%1."/>
      <w:lvlJc w:val="left"/>
      <w:pPr>
        <w:ind w:left="1445" w:hanging="360"/>
      </w:pPr>
      <w:rPr>
        <w:rFonts w:ascii="Segoe UI Symbol" w:eastAsia="Segoe UI Symbol" w:hAnsi="Segoe UI Symbol" w:cs="Segoe UI Symbol"/>
        <w:b w:val="0"/>
        <w:bCs w:val="0"/>
        <w:i w:val="0"/>
        <w:iCs w:val="0"/>
        <w:spacing w:val="-1"/>
        <w:w w:val="97"/>
        <w:sz w:val="22"/>
        <w:szCs w:val="22"/>
        <w:lang w:val="es-ES" w:eastAsia="en-US" w:bidi="ar-SA"/>
      </w:rPr>
    </w:lvl>
    <w:lvl w:ilvl="1" w:tplc="0EF64AB8">
      <w:numFmt w:val="bullet"/>
      <w:lvlText w:val="•"/>
      <w:lvlJc w:val="left"/>
      <w:pPr>
        <w:ind w:left="2416" w:hanging="360"/>
      </w:pPr>
      <w:rPr>
        <w:rFonts w:hint="default"/>
        <w:lang w:val="es-ES" w:eastAsia="en-US" w:bidi="ar-SA"/>
      </w:rPr>
    </w:lvl>
    <w:lvl w:ilvl="2" w:tplc="CADCF46C">
      <w:numFmt w:val="bullet"/>
      <w:lvlText w:val="•"/>
      <w:lvlJc w:val="left"/>
      <w:pPr>
        <w:ind w:left="3392" w:hanging="360"/>
      </w:pPr>
      <w:rPr>
        <w:rFonts w:hint="default"/>
        <w:lang w:val="es-ES" w:eastAsia="en-US" w:bidi="ar-SA"/>
      </w:rPr>
    </w:lvl>
    <w:lvl w:ilvl="3" w:tplc="7F5A3142">
      <w:numFmt w:val="bullet"/>
      <w:lvlText w:val="•"/>
      <w:lvlJc w:val="left"/>
      <w:pPr>
        <w:ind w:left="4368" w:hanging="360"/>
      </w:pPr>
      <w:rPr>
        <w:rFonts w:hint="default"/>
        <w:lang w:val="es-ES" w:eastAsia="en-US" w:bidi="ar-SA"/>
      </w:rPr>
    </w:lvl>
    <w:lvl w:ilvl="4" w:tplc="FDC29B18">
      <w:numFmt w:val="bullet"/>
      <w:lvlText w:val="•"/>
      <w:lvlJc w:val="left"/>
      <w:pPr>
        <w:ind w:left="5344" w:hanging="360"/>
      </w:pPr>
      <w:rPr>
        <w:rFonts w:hint="default"/>
        <w:lang w:val="es-ES" w:eastAsia="en-US" w:bidi="ar-SA"/>
      </w:rPr>
    </w:lvl>
    <w:lvl w:ilvl="5" w:tplc="5B2C3864">
      <w:numFmt w:val="bullet"/>
      <w:lvlText w:val="•"/>
      <w:lvlJc w:val="left"/>
      <w:pPr>
        <w:ind w:left="6320" w:hanging="360"/>
      </w:pPr>
      <w:rPr>
        <w:rFonts w:hint="default"/>
        <w:lang w:val="es-ES" w:eastAsia="en-US" w:bidi="ar-SA"/>
      </w:rPr>
    </w:lvl>
    <w:lvl w:ilvl="6" w:tplc="DC5426F2">
      <w:numFmt w:val="bullet"/>
      <w:lvlText w:val="•"/>
      <w:lvlJc w:val="left"/>
      <w:pPr>
        <w:ind w:left="7296" w:hanging="360"/>
      </w:pPr>
      <w:rPr>
        <w:rFonts w:hint="default"/>
        <w:lang w:val="es-ES" w:eastAsia="en-US" w:bidi="ar-SA"/>
      </w:rPr>
    </w:lvl>
    <w:lvl w:ilvl="7" w:tplc="966A074C">
      <w:numFmt w:val="bullet"/>
      <w:lvlText w:val="•"/>
      <w:lvlJc w:val="left"/>
      <w:pPr>
        <w:ind w:left="8272" w:hanging="360"/>
      </w:pPr>
      <w:rPr>
        <w:rFonts w:hint="default"/>
        <w:lang w:val="es-ES" w:eastAsia="en-US" w:bidi="ar-SA"/>
      </w:rPr>
    </w:lvl>
    <w:lvl w:ilvl="8" w:tplc="5B8C9FAE">
      <w:numFmt w:val="bullet"/>
      <w:lvlText w:val="•"/>
      <w:lvlJc w:val="left"/>
      <w:pPr>
        <w:ind w:left="9248" w:hanging="360"/>
      </w:pPr>
      <w:rPr>
        <w:rFonts w:hint="default"/>
        <w:lang w:val="es-ES" w:eastAsia="en-US" w:bidi="ar-SA"/>
      </w:rPr>
    </w:lvl>
  </w:abstractNum>
  <w:num w:numId="1" w16cid:durableId="1826780237">
    <w:abstractNumId w:val="2"/>
  </w:num>
  <w:num w:numId="2" w16cid:durableId="868569550">
    <w:abstractNumId w:val="0"/>
  </w:num>
  <w:num w:numId="3" w16cid:durableId="171529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032D1D"/>
    <w:rsid w:val="000E22D1"/>
    <w:rsid w:val="001C21C4"/>
    <w:rsid w:val="00261E6A"/>
    <w:rsid w:val="00310BC8"/>
    <w:rsid w:val="0036157F"/>
    <w:rsid w:val="003A0FFD"/>
    <w:rsid w:val="0045131B"/>
    <w:rsid w:val="005A5785"/>
    <w:rsid w:val="005D0629"/>
    <w:rsid w:val="00601E69"/>
    <w:rsid w:val="00637CD7"/>
    <w:rsid w:val="006619B0"/>
    <w:rsid w:val="006E2762"/>
    <w:rsid w:val="008360D0"/>
    <w:rsid w:val="00836D1D"/>
    <w:rsid w:val="00860B4D"/>
    <w:rsid w:val="00C5114B"/>
    <w:rsid w:val="00D20263"/>
    <w:rsid w:val="00D25B23"/>
    <w:rsid w:val="00DA2DE6"/>
    <w:rsid w:val="00E37E41"/>
    <w:rsid w:val="00E81749"/>
    <w:rsid w:val="00EA3B62"/>
    <w:rsid w:val="00EB75F8"/>
    <w:rsid w:val="00FE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27735951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637CD7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637CD7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36157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36157F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36157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6157F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rrafodelista">
    <w:name w:val="List Paragraph"/>
    <w:basedOn w:val="Normal"/>
    <w:uiPriority w:val="1"/>
    <w:qFormat/>
    <w:rsid w:val="00E37E4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122</TotalTime>
  <Pages>2</Pages>
  <Words>576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Franco Lopez, Ricardo</cp:lastModifiedBy>
  <cp:revision>18</cp:revision>
  <cp:lastPrinted>1995-11-21T16:41:00Z</cp:lastPrinted>
  <dcterms:created xsi:type="dcterms:W3CDTF">2022-01-15T11:21:00Z</dcterms:created>
  <dcterms:modified xsi:type="dcterms:W3CDTF">2025-11-17T11:06:00Z</dcterms:modified>
</cp:coreProperties>
</file>